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147" w:rsidRDefault="00D94147" w:rsidP="00D65360">
      <w:pPr>
        <w:pStyle w:val="Heading1"/>
        <w:ind w:left="0"/>
        <w:rPr>
          <w:i/>
          <w:iCs/>
        </w:rPr>
      </w:pPr>
      <w:r>
        <w:rPr>
          <w:i/>
          <w:iCs/>
        </w:rPr>
        <w:tab/>
      </w:r>
      <w:r>
        <w:rPr>
          <w:i/>
          <w:iCs/>
        </w:rPr>
        <w:tab/>
      </w:r>
    </w:p>
    <w:p w:rsidR="00D94147" w:rsidRDefault="00D94147" w:rsidP="00D65360">
      <w:pPr>
        <w:pStyle w:val="Heading1"/>
        <w:ind w:left="0"/>
        <w:rPr>
          <w:i/>
          <w:i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ine 10" o:spid="_x0000_s1026" type="#_x0000_t75" alt="000 SIGLA ISJ ARAD" style="position:absolute;margin-left:9pt;margin-top:13.2pt;width:71.25pt;height:50.25pt;z-index:251658240;visibility:visible">
            <v:imagedata r:id="rId7" o:title=""/>
          </v:shape>
        </w:pict>
      </w:r>
    </w:p>
    <w:p w:rsidR="00D94147" w:rsidRDefault="00D94147" w:rsidP="00D65360">
      <w:pPr>
        <w:pStyle w:val="Heading1"/>
        <w:ind w:left="0"/>
        <w:rPr>
          <w:i/>
          <w:iCs/>
        </w:rPr>
      </w:pPr>
    </w:p>
    <w:p w:rsidR="00D94147" w:rsidRPr="00BF012E" w:rsidRDefault="00D94147" w:rsidP="00D65360">
      <w:pPr>
        <w:pStyle w:val="Heading1"/>
        <w:ind w:left="0"/>
        <w:rPr>
          <w:i/>
          <w:iCs/>
          <w:sz w:val="40"/>
          <w:szCs w:val="40"/>
        </w:rPr>
      </w:pPr>
      <w:r>
        <w:rPr>
          <w:noProof/>
        </w:rPr>
        <w:pict>
          <v:shape id="_x0000_s1027" type="#_x0000_t75" style="position:absolute;margin-left:611.7pt;margin-top:4.35pt;width:115.8pt;height:31.5pt;z-index:251659264">
            <v:imagedata r:id="rId8" o:title=""/>
          </v:shape>
        </w:pict>
      </w:r>
      <w:r>
        <w:rPr>
          <w:i/>
          <w:iCs/>
        </w:rPr>
        <w:tab/>
      </w:r>
      <w:r>
        <w:rPr>
          <w:i/>
          <w:iCs/>
        </w:rPr>
        <w:tab/>
      </w:r>
      <w:r>
        <w:rPr>
          <w:i/>
          <w:iCs/>
        </w:rPr>
        <w:tab/>
      </w:r>
      <w:r w:rsidRPr="00BF012E">
        <w:rPr>
          <w:rFonts w:ascii="Book Antiqua" w:hAnsi="Book Antiqua" w:cs="Book Antiqua"/>
          <w:color w:val="003366"/>
          <w:sz w:val="40"/>
          <w:szCs w:val="40"/>
        </w:rPr>
        <w:t>INSPECTORATUL ŞCOLAR  JUDEŢEAN ARAD</w:t>
      </w:r>
    </w:p>
    <w:p w:rsidR="00D94147" w:rsidRPr="00C649D7" w:rsidRDefault="00D94147" w:rsidP="00733DEB">
      <w:pPr>
        <w:pStyle w:val="Header"/>
      </w:pPr>
      <w:r>
        <w:rPr>
          <w:i/>
          <w:iCs/>
        </w:rPr>
        <w:tab/>
      </w:r>
      <w:r>
        <w:rPr>
          <w:i/>
          <w:iCs/>
        </w:rPr>
        <w:tab/>
      </w:r>
      <w:r w:rsidRPr="00C649D7">
        <w:rPr>
          <w:i/>
          <w:iCs/>
        </w:rPr>
        <w:t>Strada M.</w:t>
      </w:r>
      <w:r>
        <w:rPr>
          <w:i/>
          <w:iCs/>
        </w:rPr>
        <w:t xml:space="preserve"> </w:t>
      </w:r>
      <w:r w:rsidRPr="00C649D7">
        <w:rPr>
          <w:i/>
          <w:iCs/>
        </w:rPr>
        <w:t xml:space="preserve">Scaevola  nr.9, </w:t>
      </w:r>
      <w:r w:rsidRPr="00C649D7">
        <w:t xml:space="preserve"> Telefon: 0257 / 28 00 08, Fax 0257 / 21 47 46,</w:t>
      </w:r>
    </w:p>
    <w:p w:rsidR="00D94147" w:rsidRDefault="00D94147" w:rsidP="00BF012E">
      <w:pPr>
        <w:jc w:val="center"/>
        <w:rPr>
          <w:rStyle w:val="Hyperlink"/>
          <w:rFonts w:ascii="Book Antiqua" w:hAnsi="Book Antiqua" w:cs="Book Antiqua"/>
          <w:i/>
          <w:iCs/>
          <w:sz w:val="20"/>
          <w:szCs w:val="20"/>
        </w:rPr>
      </w:pPr>
      <w:r w:rsidRPr="00C649D7">
        <w:t xml:space="preserve">web : www.isjarad.ro            e-mail: </w:t>
      </w:r>
      <w:r w:rsidRPr="00C649D7">
        <w:rPr>
          <w:rStyle w:val="Hyperlink"/>
          <w:rFonts w:ascii="Book Antiqua" w:hAnsi="Book Antiqua" w:cs="Book Antiqua"/>
          <w:i/>
          <w:iCs/>
          <w:sz w:val="20"/>
          <w:szCs w:val="20"/>
        </w:rPr>
        <w:t>inf_arad@isja</w:t>
      </w:r>
    </w:p>
    <w:p w:rsidR="00D94147" w:rsidRPr="006521F7" w:rsidRDefault="00D94147" w:rsidP="00F92502">
      <w:pPr>
        <w:rPr>
          <w:rFonts w:ascii="Book Antiqua" w:hAnsi="Book Antiqua" w:cs="Book Antiqua"/>
          <w:i/>
          <w:iCs/>
          <w:color w:val="0000FF"/>
          <w:sz w:val="20"/>
          <w:szCs w:val="20"/>
          <w:u w:val="single"/>
        </w:rPr>
      </w:pPr>
      <w:r>
        <w:rPr>
          <w:noProof/>
          <w:lang w:eastAsia="ro-RO"/>
        </w:rPr>
        <w:pict>
          <v:line id="_x0000_s1028" style="position:absolute;z-index:251657216" from="135pt,2.65pt" to="628pt,2.65pt"/>
        </w:pict>
      </w:r>
      <w:r>
        <w:rPr>
          <w:noProof/>
          <w:lang w:eastAsia="ro-RO"/>
        </w:rPr>
        <w:pict>
          <v:line id="_x0000_s1029" style="position:absolute;z-index:251656192" from="135pt,4.7pt" to="619pt,4.7pt"/>
        </w:pict>
      </w:r>
    </w:p>
    <w:p w:rsidR="00D94147" w:rsidRPr="00361C13" w:rsidRDefault="00D94147" w:rsidP="00573B53">
      <w:pPr>
        <w:jc w:val="center"/>
        <w:rPr>
          <w:b/>
          <w:bCs/>
          <w:sz w:val="28"/>
          <w:szCs w:val="28"/>
        </w:rPr>
      </w:pPr>
    </w:p>
    <w:p w:rsidR="00D94147" w:rsidRPr="00361C13" w:rsidRDefault="00D94147" w:rsidP="00573B53">
      <w:pPr>
        <w:jc w:val="center"/>
        <w:rPr>
          <w:b/>
          <w:bCs/>
          <w:sz w:val="28"/>
          <w:szCs w:val="28"/>
        </w:rPr>
      </w:pPr>
      <w:r w:rsidRPr="00361C13">
        <w:rPr>
          <w:b/>
          <w:bCs/>
          <w:sz w:val="28"/>
          <w:szCs w:val="28"/>
        </w:rPr>
        <w:t>FIŞA DE EVALUARE</w:t>
      </w:r>
    </w:p>
    <w:p w:rsidR="00D94147" w:rsidRDefault="00D94147" w:rsidP="00573B53">
      <w:pPr>
        <w:jc w:val="center"/>
        <w:rPr>
          <w:b/>
          <w:bCs/>
          <w:sz w:val="28"/>
          <w:szCs w:val="28"/>
        </w:rPr>
      </w:pPr>
      <w:r w:rsidRPr="00361C13">
        <w:rPr>
          <w:b/>
          <w:bCs/>
          <w:sz w:val="28"/>
          <w:szCs w:val="28"/>
        </w:rPr>
        <w:t>ÎN VEDEREA ACORDĂRII GRADAŢIEI DE MERIT PENTRU</w:t>
      </w:r>
      <w:r>
        <w:rPr>
          <w:b/>
          <w:bCs/>
          <w:sz w:val="28"/>
          <w:szCs w:val="28"/>
        </w:rPr>
        <w:t xml:space="preserve"> PROFESORI</w:t>
      </w:r>
    </w:p>
    <w:p w:rsidR="00D94147" w:rsidRDefault="00D94147" w:rsidP="00573B53">
      <w:pPr>
        <w:jc w:val="center"/>
        <w:rPr>
          <w:b/>
          <w:bCs/>
          <w:sz w:val="28"/>
          <w:szCs w:val="28"/>
        </w:rPr>
      </w:pPr>
      <w:r>
        <w:rPr>
          <w:b/>
          <w:bCs/>
          <w:sz w:val="28"/>
          <w:szCs w:val="28"/>
        </w:rPr>
        <w:t xml:space="preserve"> ÎNVĂŢĂMÂNTUL VOCAŢIONAL </w:t>
      </w:r>
    </w:p>
    <w:p w:rsidR="00D94147" w:rsidRDefault="00D94147" w:rsidP="006521F7">
      <w:pPr>
        <w:rPr>
          <w:b/>
          <w:bCs/>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Arte vizuale, 2015</w:t>
      </w:r>
    </w:p>
    <w:p w:rsidR="00D94147" w:rsidRPr="00361C13" w:rsidRDefault="00D94147" w:rsidP="00573B53">
      <w:pPr>
        <w:jc w:val="center"/>
        <w:rPr>
          <w:b/>
          <w:bCs/>
          <w:sz w:val="28"/>
          <w:szCs w:val="28"/>
        </w:rPr>
      </w:pPr>
      <w:r w:rsidRPr="00361C13">
        <w:rPr>
          <w:b/>
          <w:bCs/>
          <w:sz w:val="28"/>
          <w:szCs w:val="28"/>
        </w:rPr>
        <w:t xml:space="preserve"> </w:t>
      </w:r>
      <w:r>
        <w:rPr>
          <w:b/>
          <w:bCs/>
          <w:sz w:val="28"/>
          <w:szCs w:val="28"/>
        </w:rPr>
        <w:t>Perioada evaluată: 01.09.2009 - 31.08.2014</w:t>
      </w:r>
    </w:p>
    <w:p w:rsidR="00D94147" w:rsidRPr="00361C13" w:rsidRDefault="00D94147">
      <w:pPr>
        <w:rPr>
          <w:b/>
          <w:bCs/>
        </w:rPr>
      </w:pPr>
    </w:p>
    <w:p w:rsidR="00D94147" w:rsidRPr="00361C13" w:rsidRDefault="00D94147" w:rsidP="007D2A35">
      <w:pPr>
        <w:tabs>
          <w:tab w:val="left" w:pos="5040"/>
        </w:tabs>
        <w:spacing w:after="60"/>
        <w:ind w:right="-1260"/>
        <w:rPr>
          <w:b/>
          <w:bCs/>
        </w:rPr>
      </w:pPr>
      <w:r w:rsidRPr="00361C13">
        <w:rPr>
          <w:b/>
          <w:bCs/>
        </w:rPr>
        <w:t>Numele şi prenumele:</w:t>
      </w:r>
      <w:r w:rsidRPr="00361C13">
        <w:rPr>
          <w:bCs/>
        </w:rPr>
        <w:t xml:space="preserve"> </w:t>
      </w:r>
      <w:r w:rsidRPr="00361C13">
        <w:rPr>
          <w:bCs/>
        </w:rPr>
        <w:tab/>
      </w:r>
      <w:r w:rsidRPr="00361C13">
        <w:rPr>
          <w:b/>
          <w:bCs/>
        </w:rPr>
        <w:t>___________________________________________________________________________</w:t>
      </w:r>
    </w:p>
    <w:p w:rsidR="00D94147" w:rsidRPr="00361C13" w:rsidRDefault="00D94147" w:rsidP="007D2A35">
      <w:pPr>
        <w:tabs>
          <w:tab w:val="left" w:pos="5040"/>
        </w:tabs>
        <w:spacing w:after="60"/>
        <w:ind w:right="-900"/>
        <w:rPr>
          <w:bCs/>
        </w:rPr>
      </w:pPr>
      <w:r w:rsidRPr="00361C13">
        <w:rPr>
          <w:b/>
          <w:bCs/>
        </w:rPr>
        <w:t>Unitatea de învăţământ:</w:t>
      </w:r>
      <w:r w:rsidRPr="00361C13">
        <w:rPr>
          <w:bCs/>
        </w:rPr>
        <w:t xml:space="preserve"> </w:t>
      </w:r>
      <w:r w:rsidRPr="00361C13">
        <w:rPr>
          <w:bCs/>
        </w:rPr>
        <w:tab/>
      </w:r>
      <w:r w:rsidRPr="00361C13">
        <w:rPr>
          <w:b/>
          <w:bCs/>
        </w:rPr>
        <w:t>___________________________________________________________________________</w:t>
      </w:r>
    </w:p>
    <w:p w:rsidR="00D94147" w:rsidRPr="00361C13" w:rsidRDefault="00D94147" w:rsidP="007D2A35">
      <w:pPr>
        <w:tabs>
          <w:tab w:val="left" w:pos="5040"/>
        </w:tabs>
        <w:spacing w:after="60"/>
        <w:ind w:right="-900"/>
        <w:rPr>
          <w:bCs/>
        </w:rPr>
      </w:pPr>
      <w:r w:rsidRPr="00361C13">
        <w:rPr>
          <w:b/>
          <w:bCs/>
        </w:rPr>
        <w:t xml:space="preserve">Perioada de exercitare a funcţiei: </w:t>
      </w:r>
      <w:r w:rsidRPr="00361C13">
        <w:rPr>
          <w:b/>
          <w:bCs/>
        </w:rPr>
        <w:tab/>
        <w:t>___________________________________________________________________________</w:t>
      </w:r>
    </w:p>
    <w:p w:rsidR="00D94147" w:rsidRPr="00361C13" w:rsidRDefault="00D94147" w:rsidP="007D2A35">
      <w:pPr>
        <w:tabs>
          <w:tab w:val="left" w:pos="5040"/>
        </w:tabs>
        <w:spacing w:after="60"/>
        <w:ind w:right="-900"/>
        <w:rPr>
          <w:b/>
          <w:bCs/>
        </w:rPr>
      </w:pPr>
      <w:r w:rsidRPr="00361C13">
        <w:rPr>
          <w:b/>
          <w:bCs/>
        </w:rPr>
        <w:t xml:space="preserve">Vechimea în învăţământ: </w:t>
      </w:r>
      <w:r w:rsidRPr="00361C13">
        <w:rPr>
          <w:b/>
          <w:bCs/>
        </w:rPr>
        <w:tab/>
        <w:t>___________________________________________________________________________</w:t>
      </w:r>
    </w:p>
    <w:p w:rsidR="00D94147" w:rsidRPr="00361C13" w:rsidRDefault="00D94147" w:rsidP="007D2A35">
      <w:pPr>
        <w:tabs>
          <w:tab w:val="left" w:pos="5040"/>
        </w:tabs>
        <w:spacing w:after="60"/>
        <w:ind w:right="-900"/>
        <w:rPr>
          <w:b/>
          <w:bCs/>
        </w:rPr>
      </w:pPr>
      <w:r w:rsidRPr="00361C13">
        <w:rPr>
          <w:b/>
          <w:bCs/>
        </w:rPr>
        <w:t xml:space="preserve">Specialitatea: </w:t>
      </w:r>
      <w:r w:rsidRPr="00361C13">
        <w:rPr>
          <w:b/>
          <w:bCs/>
        </w:rPr>
        <w:tab/>
        <w:t>___________________________________________________________________________</w:t>
      </w:r>
    </w:p>
    <w:p w:rsidR="00D94147" w:rsidRPr="00361C13" w:rsidRDefault="00D94147" w:rsidP="007D2A35">
      <w:pPr>
        <w:tabs>
          <w:tab w:val="left" w:pos="5040"/>
        </w:tabs>
        <w:spacing w:after="60"/>
        <w:ind w:right="-900"/>
        <w:jc w:val="both"/>
        <w:rPr>
          <w:b/>
          <w:bCs/>
        </w:rPr>
      </w:pPr>
      <w:r w:rsidRPr="00361C13">
        <w:rPr>
          <w:b/>
          <w:bCs/>
        </w:rPr>
        <w:t xml:space="preserve">Gradul didactic: </w:t>
      </w:r>
      <w:r w:rsidRPr="00361C13">
        <w:rPr>
          <w:b/>
          <w:bCs/>
        </w:rPr>
        <w:tab/>
        <w:t>___________________________________________________________________________</w:t>
      </w:r>
    </w:p>
    <w:p w:rsidR="00D94147" w:rsidRPr="00361C13" w:rsidRDefault="00D94147">
      <w:pPr>
        <w:rPr>
          <w:b/>
          <w:bCs/>
        </w:rPr>
      </w:pPr>
    </w:p>
    <w:tbl>
      <w:tblPr>
        <w:tblW w:w="16014"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0"/>
        <w:gridCol w:w="1098"/>
        <w:gridCol w:w="1260"/>
        <w:gridCol w:w="1089"/>
        <w:gridCol w:w="1260"/>
        <w:gridCol w:w="1440"/>
        <w:gridCol w:w="1407"/>
      </w:tblGrid>
      <w:tr w:rsidR="00D94147" w:rsidRPr="00361C13">
        <w:trPr>
          <w:jc w:val="center"/>
        </w:trPr>
        <w:tc>
          <w:tcPr>
            <w:tcW w:w="8460" w:type="dxa"/>
            <w:vMerge w:val="restart"/>
            <w:vAlign w:val="center"/>
          </w:tcPr>
          <w:p w:rsidR="00D94147" w:rsidRPr="00361C13" w:rsidRDefault="00D94147" w:rsidP="00236AA2">
            <w:pPr>
              <w:jc w:val="center"/>
              <w:rPr>
                <w:b/>
                <w:sz w:val="32"/>
                <w:szCs w:val="32"/>
              </w:rPr>
            </w:pPr>
            <w:r w:rsidRPr="00361C13">
              <w:rPr>
                <w:b/>
                <w:sz w:val="32"/>
                <w:szCs w:val="32"/>
              </w:rPr>
              <w:t>CRITERII DE EVALUARE</w:t>
            </w:r>
          </w:p>
        </w:tc>
        <w:tc>
          <w:tcPr>
            <w:tcW w:w="7554" w:type="dxa"/>
            <w:gridSpan w:val="6"/>
          </w:tcPr>
          <w:p w:rsidR="00D94147" w:rsidRPr="00361C13" w:rsidRDefault="00D94147" w:rsidP="00236AA2">
            <w:pPr>
              <w:ind w:left="-468" w:right="792"/>
              <w:jc w:val="center"/>
              <w:rPr>
                <w:b/>
                <w:sz w:val="32"/>
                <w:szCs w:val="32"/>
              </w:rPr>
            </w:pPr>
            <w:r w:rsidRPr="00361C13">
              <w:rPr>
                <w:b/>
                <w:sz w:val="32"/>
                <w:szCs w:val="32"/>
              </w:rPr>
              <w:t>PUNCTAJ</w:t>
            </w:r>
          </w:p>
        </w:tc>
      </w:tr>
      <w:tr w:rsidR="00D94147" w:rsidRPr="00361C13">
        <w:trPr>
          <w:cantSplit/>
          <w:trHeight w:val="1294"/>
          <w:jc w:val="center"/>
        </w:trPr>
        <w:tc>
          <w:tcPr>
            <w:tcW w:w="8460" w:type="dxa"/>
            <w:vMerge/>
          </w:tcPr>
          <w:p w:rsidR="00D94147" w:rsidRPr="00361C13" w:rsidRDefault="00D94147"/>
        </w:tc>
        <w:tc>
          <w:tcPr>
            <w:tcW w:w="1098" w:type="dxa"/>
            <w:vAlign w:val="center"/>
          </w:tcPr>
          <w:p w:rsidR="00D94147" w:rsidRPr="00361C13" w:rsidRDefault="00D94147" w:rsidP="00236AA2">
            <w:pPr>
              <w:jc w:val="center"/>
              <w:rPr>
                <w:b/>
              </w:rPr>
            </w:pPr>
            <w:r w:rsidRPr="00361C13">
              <w:rPr>
                <w:b/>
                <w:sz w:val="22"/>
                <w:szCs w:val="22"/>
              </w:rPr>
              <w:t>Maxim</w:t>
            </w:r>
          </w:p>
        </w:tc>
        <w:tc>
          <w:tcPr>
            <w:tcW w:w="1260" w:type="dxa"/>
          </w:tcPr>
          <w:p w:rsidR="00D94147" w:rsidRPr="00361C13" w:rsidRDefault="00D94147" w:rsidP="00236AA2">
            <w:pPr>
              <w:jc w:val="center"/>
              <w:rPr>
                <w:b/>
              </w:rPr>
            </w:pPr>
          </w:p>
          <w:p w:rsidR="00D94147" w:rsidRPr="00361C13" w:rsidRDefault="00D94147" w:rsidP="00236AA2">
            <w:pPr>
              <w:jc w:val="center"/>
              <w:rPr>
                <w:b/>
              </w:rPr>
            </w:pPr>
            <w:r w:rsidRPr="00361C13">
              <w:rPr>
                <w:b/>
                <w:sz w:val="22"/>
                <w:szCs w:val="22"/>
              </w:rPr>
              <w:t>Detaliere punctaj</w:t>
            </w:r>
          </w:p>
          <w:p w:rsidR="00D94147" w:rsidRPr="00361C13" w:rsidRDefault="00D94147" w:rsidP="00236AA2">
            <w:pPr>
              <w:jc w:val="center"/>
              <w:rPr>
                <w:b/>
              </w:rPr>
            </w:pPr>
            <w:r w:rsidRPr="00361C13">
              <w:rPr>
                <w:b/>
                <w:sz w:val="22"/>
                <w:szCs w:val="22"/>
              </w:rPr>
              <w:t>maxim</w:t>
            </w:r>
          </w:p>
        </w:tc>
        <w:tc>
          <w:tcPr>
            <w:tcW w:w="1089" w:type="dxa"/>
          </w:tcPr>
          <w:p w:rsidR="00D94147" w:rsidRPr="00361C13" w:rsidRDefault="00D94147" w:rsidP="00236AA2">
            <w:pPr>
              <w:jc w:val="center"/>
              <w:rPr>
                <w:b/>
              </w:rPr>
            </w:pPr>
          </w:p>
          <w:p w:rsidR="00D94147" w:rsidRPr="00361C13" w:rsidRDefault="00D94147" w:rsidP="00236AA2">
            <w:pPr>
              <w:jc w:val="center"/>
              <w:rPr>
                <w:b/>
              </w:rPr>
            </w:pPr>
            <w:r w:rsidRPr="00361C13">
              <w:rPr>
                <w:b/>
                <w:sz w:val="22"/>
                <w:szCs w:val="22"/>
              </w:rPr>
              <w:t>Auto</w:t>
            </w:r>
          </w:p>
          <w:p w:rsidR="00D94147" w:rsidRPr="00361C13" w:rsidRDefault="00D94147" w:rsidP="00236AA2">
            <w:pPr>
              <w:jc w:val="center"/>
              <w:rPr>
                <w:b/>
              </w:rPr>
            </w:pPr>
            <w:r w:rsidRPr="00361C13">
              <w:rPr>
                <w:b/>
                <w:sz w:val="22"/>
                <w:szCs w:val="22"/>
              </w:rPr>
              <w:t>evaluare</w:t>
            </w:r>
          </w:p>
        </w:tc>
        <w:tc>
          <w:tcPr>
            <w:tcW w:w="1260" w:type="dxa"/>
          </w:tcPr>
          <w:p w:rsidR="00D94147" w:rsidRPr="00361C13" w:rsidRDefault="00D94147" w:rsidP="002D6768">
            <w:pPr>
              <w:rPr>
                <w:b/>
              </w:rPr>
            </w:pPr>
            <w:r w:rsidRPr="00361C13">
              <w:rPr>
                <w:b/>
                <w:sz w:val="22"/>
                <w:szCs w:val="22"/>
              </w:rPr>
              <w:t>Punctaj consiliu consultativ/inspector</w:t>
            </w:r>
          </w:p>
        </w:tc>
        <w:tc>
          <w:tcPr>
            <w:tcW w:w="1440" w:type="dxa"/>
            <w:vAlign w:val="center"/>
          </w:tcPr>
          <w:p w:rsidR="00D94147" w:rsidRPr="00361C13" w:rsidRDefault="00D94147" w:rsidP="00236AA2">
            <w:pPr>
              <w:jc w:val="center"/>
              <w:rPr>
                <w:b/>
              </w:rPr>
            </w:pPr>
            <w:r>
              <w:rPr>
                <w:b/>
                <w:sz w:val="22"/>
                <w:szCs w:val="22"/>
              </w:rPr>
              <w:t>Punctaj comisie evaluare</w:t>
            </w:r>
          </w:p>
        </w:tc>
        <w:tc>
          <w:tcPr>
            <w:tcW w:w="1407" w:type="dxa"/>
            <w:vAlign w:val="center"/>
          </w:tcPr>
          <w:p w:rsidR="00D94147" w:rsidRPr="00361C13" w:rsidRDefault="00D94147" w:rsidP="001820A8">
            <w:pPr>
              <w:ind w:left="-184" w:firstLine="184"/>
              <w:jc w:val="center"/>
              <w:rPr>
                <w:b/>
              </w:rPr>
            </w:pPr>
            <w:r w:rsidRPr="00361C13">
              <w:rPr>
                <w:b/>
                <w:sz w:val="22"/>
                <w:szCs w:val="22"/>
              </w:rPr>
              <w:t xml:space="preserve">Punctaj comisie de </w:t>
            </w:r>
            <w:r>
              <w:rPr>
                <w:b/>
                <w:sz w:val="22"/>
                <w:szCs w:val="22"/>
              </w:rPr>
              <w:t xml:space="preserve">soluţionare a </w:t>
            </w:r>
            <w:r w:rsidRPr="00361C13">
              <w:rPr>
                <w:b/>
                <w:sz w:val="22"/>
                <w:szCs w:val="22"/>
              </w:rPr>
              <w:t>contestaţii</w:t>
            </w:r>
            <w:r>
              <w:rPr>
                <w:b/>
                <w:sz w:val="22"/>
                <w:szCs w:val="22"/>
              </w:rPr>
              <w:t>lor</w:t>
            </w:r>
          </w:p>
        </w:tc>
      </w:tr>
      <w:tr w:rsidR="00D94147" w:rsidRPr="00361C13">
        <w:trPr>
          <w:jc w:val="center"/>
        </w:trPr>
        <w:tc>
          <w:tcPr>
            <w:tcW w:w="8460" w:type="dxa"/>
          </w:tcPr>
          <w:p w:rsidR="00D94147" w:rsidRPr="001F20D6" w:rsidRDefault="00D94147" w:rsidP="00CA1F0B">
            <w:pPr>
              <w:rPr>
                <w:b/>
                <w:bCs/>
              </w:rPr>
            </w:pPr>
            <w:r w:rsidRPr="00361C13">
              <w:rPr>
                <w:b/>
                <w:bCs/>
                <w:sz w:val="28"/>
                <w:szCs w:val="28"/>
              </w:rPr>
              <w:t xml:space="preserve">Calificativ „foarte bine” </w:t>
            </w:r>
            <w:r>
              <w:rPr>
                <w:b/>
                <w:bCs/>
              </w:rPr>
              <w:t xml:space="preserve">în anii şcolari </w:t>
            </w:r>
            <w:r w:rsidRPr="001F20D6">
              <w:rPr>
                <w:b/>
                <w:bCs/>
              </w:rPr>
              <w:t>2009-2010, 2010-2011, 2011-2012, 2012-2013, 2013-2014</w:t>
            </w:r>
          </w:p>
          <w:p w:rsidR="00D94147" w:rsidRPr="00361C13" w:rsidRDefault="00D94147" w:rsidP="00CA1F0B">
            <w:pPr>
              <w:rPr>
                <w:b/>
                <w:bCs/>
                <w:sz w:val="28"/>
                <w:szCs w:val="28"/>
              </w:rPr>
            </w:pPr>
          </w:p>
        </w:tc>
        <w:tc>
          <w:tcPr>
            <w:tcW w:w="1098" w:type="dxa"/>
          </w:tcPr>
          <w:p w:rsidR="00D94147" w:rsidRPr="00361C13" w:rsidRDefault="00D94147" w:rsidP="00236AA2">
            <w:pPr>
              <w:jc w:val="center"/>
              <w:rPr>
                <w:b/>
              </w:rPr>
            </w:pPr>
            <w:r w:rsidRPr="00361C13">
              <w:rPr>
                <w:b/>
              </w:rPr>
              <w:t>Criteriu elimina-toriu</w:t>
            </w:r>
          </w:p>
        </w:tc>
        <w:tc>
          <w:tcPr>
            <w:tcW w:w="1260" w:type="dxa"/>
          </w:tcPr>
          <w:p w:rsidR="00D94147" w:rsidRPr="00361C13" w:rsidRDefault="00D94147" w:rsidP="00FD15C5">
            <w:pPr>
              <w:rPr>
                <w:sz w:val="20"/>
                <w:szCs w:val="20"/>
              </w:rPr>
            </w:pPr>
          </w:p>
        </w:tc>
        <w:tc>
          <w:tcPr>
            <w:tcW w:w="1089" w:type="dxa"/>
          </w:tcPr>
          <w:p w:rsidR="00D94147" w:rsidRPr="00361C13" w:rsidRDefault="00D94147">
            <w:pPr>
              <w:rPr>
                <w:sz w:val="20"/>
                <w:szCs w:val="20"/>
              </w:rPr>
            </w:pPr>
          </w:p>
        </w:tc>
        <w:tc>
          <w:tcPr>
            <w:tcW w:w="1260" w:type="dxa"/>
          </w:tcPr>
          <w:p w:rsidR="00D94147" w:rsidRPr="00361C13" w:rsidRDefault="00D94147">
            <w:pPr>
              <w:rPr>
                <w:sz w:val="20"/>
                <w:szCs w:val="20"/>
              </w:rPr>
            </w:pPr>
          </w:p>
        </w:tc>
        <w:tc>
          <w:tcPr>
            <w:tcW w:w="1440" w:type="dxa"/>
          </w:tcPr>
          <w:p w:rsidR="00D94147" w:rsidRPr="00361C13" w:rsidRDefault="00D94147"/>
        </w:tc>
        <w:tc>
          <w:tcPr>
            <w:tcW w:w="1407" w:type="dxa"/>
          </w:tcPr>
          <w:p w:rsidR="00D94147" w:rsidRPr="00361C13" w:rsidRDefault="00D94147"/>
        </w:tc>
      </w:tr>
      <w:tr w:rsidR="00D94147" w:rsidRPr="00361C13">
        <w:trPr>
          <w:jc w:val="center"/>
        </w:trPr>
        <w:tc>
          <w:tcPr>
            <w:tcW w:w="8460" w:type="dxa"/>
          </w:tcPr>
          <w:p w:rsidR="00D94147" w:rsidRPr="001820A8" w:rsidRDefault="00D94147" w:rsidP="00AA182C">
            <w:pPr>
              <w:rPr>
                <w:sz w:val="28"/>
                <w:szCs w:val="28"/>
                <w:highlight w:val="yellow"/>
              </w:rPr>
            </w:pPr>
            <w:r w:rsidRPr="001820A8">
              <w:rPr>
                <w:b/>
                <w:bCs/>
                <w:sz w:val="28"/>
                <w:szCs w:val="28"/>
                <w:highlight w:val="yellow"/>
              </w:rPr>
              <w:t>1. Criteriul activităţilor complexe cu valoare instructiv-educativă</w:t>
            </w:r>
            <w:r>
              <w:rPr>
                <w:b/>
                <w:bCs/>
                <w:sz w:val="28"/>
                <w:szCs w:val="28"/>
                <w:highlight w:val="yellow"/>
              </w:rPr>
              <w:t xml:space="preserve"> </w:t>
            </w:r>
          </w:p>
        </w:tc>
        <w:tc>
          <w:tcPr>
            <w:tcW w:w="1098" w:type="dxa"/>
          </w:tcPr>
          <w:p w:rsidR="00D94147" w:rsidRPr="001820A8" w:rsidRDefault="00D94147" w:rsidP="00DF1235">
            <w:pPr>
              <w:jc w:val="center"/>
              <w:rPr>
                <w:b/>
                <w:sz w:val="28"/>
                <w:szCs w:val="28"/>
                <w:highlight w:val="yellow"/>
              </w:rPr>
            </w:pPr>
            <w:r>
              <w:rPr>
                <w:b/>
                <w:sz w:val="28"/>
                <w:szCs w:val="28"/>
                <w:highlight w:val="yellow"/>
              </w:rPr>
              <w:t>80</w:t>
            </w:r>
          </w:p>
        </w:tc>
        <w:tc>
          <w:tcPr>
            <w:tcW w:w="1260" w:type="dxa"/>
          </w:tcPr>
          <w:p w:rsidR="00D94147" w:rsidRPr="001820A8" w:rsidRDefault="00D94147" w:rsidP="00FD15C5">
            <w:pPr>
              <w:rPr>
                <w:sz w:val="20"/>
                <w:szCs w:val="20"/>
                <w:highlight w:val="yellow"/>
              </w:rPr>
            </w:pPr>
          </w:p>
        </w:tc>
        <w:tc>
          <w:tcPr>
            <w:tcW w:w="1089" w:type="dxa"/>
          </w:tcPr>
          <w:p w:rsidR="00D94147" w:rsidRPr="001820A8" w:rsidRDefault="00D94147">
            <w:pPr>
              <w:rPr>
                <w:sz w:val="20"/>
                <w:szCs w:val="20"/>
                <w:highlight w:val="yellow"/>
              </w:rPr>
            </w:pPr>
          </w:p>
        </w:tc>
        <w:tc>
          <w:tcPr>
            <w:tcW w:w="1260" w:type="dxa"/>
          </w:tcPr>
          <w:p w:rsidR="00D94147" w:rsidRPr="001820A8" w:rsidRDefault="00D94147">
            <w:pPr>
              <w:rPr>
                <w:sz w:val="20"/>
                <w:szCs w:val="20"/>
                <w:highlight w:val="yellow"/>
              </w:rPr>
            </w:pPr>
          </w:p>
        </w:tc>
        <w:tc>
          <w:tcPr>
            <w:tcW w:w="1440" w:type="dxa"/>
          </w:tcPr>
          <w:p w:rsidR="00D94147" w:rsidRPr="001820A8" w:rsidRDefault="00D94147">
            <w:pPr>
              <w:rPr>
                <w:highlight w:val="yellow"/>
              </w:rPr>
            </w:pPr>
          </w:p>
        </w:tc>
        <w:tc>
          <w:tcPr>
            <w:tcW w:w="1407" w:type="dxa"/>
          </w:tcPr>
          <w:p w:rsidR="00D94147" w:rsidRPr="001820A8" w:rsidRDefault="00D94147">
            <w:pPr>
              <w:rPr>
                <w:highlight w:val="yellow"/>
              </w:rPr>
            </w:pPr>
          </w:p>
        </w:tc>
      </w:tr>
      <w:tr w:rsidR="00D94147" w:rsidRPr="00361C13">
        <w:trPr>
          <w:jc w:val="center"/>
        </w:trPr>
        <w:tc>
          <w:tcPr>
            <w:tcW w:w="8460" w:type="dxa"/>
          </w:tcPr>
          <w:p w:rsidR="00D94147" w:rsidRPr="002F1D4D" w:rsidRDefault="00D94147" w:rsidP="00236AA2">
            <w:pPr>
              <w:jc w:val="both"/>
              <w:rPr>
                <w:b/>
              </w:rPr>
            </w:pPr>
            <w:r>
              <w:rPr>
                <w:b/>
                <w:bCs/>
              </w:rPr>
              <w:t>a)r</w:t>
            </w:r>
            <w:r w:rsidRPr="002F1D4D">
              <w:rPr>
                <w:b/>
                <w:bCs/>
              </w:rPr>
              <w:t xml:space="preserve">ezultate deosebite </w:t>
            </w:r>
            <w:r w:rsidRPr="002F1D4D">
              <w:rPr>
                <w:b/>
              </w:rPr>
              <w:t xml:space="preserve">obţinute în pregătirea elevilor în </w:t>
            </w:r>
            <w:r>
              <w:rPr>
                <w:b/>
              </w:rPr>
              <w:t xml:space="preserve">atingerea obiectivelor/competenţelor specifice impuse de curriculum şcolar </w:t>
            </w:r>
            <w:r w:rsidRPr="002F1D4D">
              <w:rPr>
                <w:b/>
              </w:rPr>
              <w:t xml:space="preserve">materializate în progresul elevilor </w:t>
            </w:r>
          </w:p>
        </w:tc>
        <w:tc>
          <w:tcPr>
            <w:tcW w:w="1098" w:type="dxa"/>
            <w:vAlign w:val="center"/>
          </w:tcPr>
          <w:p w:rsidR="00D94147" w:rsidRPr="00361C13" w:rsidRDefault="00D94147" w:rsidP="00236AA2">
            <w:pPr>
              <w:jc w:val="center"/>
              <w:rPr>
                <w:b/>
                <w:sz w:val="28"/>
                <w:szCs w:val="28"/>
              </w:rPr>
            </w:pPr>
            <w:r>
              <w:rPr>
                <w:b/>
                <w:sz w:val="28"/>
                <w:szCs w:val="28"/>
              </w:rPr>
              <w:t>4,50</w:t>
            </w:r>
          </w:p>
        </w:tc>
        <w:tc>
          <w:tcPr>
            <w:tcW w:w="1260" w:type="dxa"/>
            <w:vAlign w:val="center"/>
          </w:tcPr>
          <w:p w:rsidR="00D94147" w:rsidRPr="00361C13" w:rsidRDefault="00D94147" w:rsidP="00236AA2">
            <w:pPr>
              <w:jc w:val="center"/>
              <w:rPr>
                <w:b/>
                <w:sz w:val="32"/>
                <w:szCs w:val="32"/>
              </w:rPr>
            </w:pPr>
          </w:p>
        </w:tc>
        <w:tc>
          <w:tcPr>
            <w:tcW w:w="1089" w:type="dxa"/>
            <w:vAlign w:val="center"/>
          </w:tcPr>
          <w:p w:rsidR="00D94147" w:rsidRPr="00361C13" w:rsidRDefault="00D94147" w:rsidP="00236AA2">
            <w:pPr>
              <w:jc w:val="center"/>
              <w:rPr>
                <w:b/>
                <w:sz w:val="32"/>
                <w:szCs w:val="32"/>
              </w:rPr>
            </w:pPr>
          </w:p>
        </w:tc>
        <w:tc>
          <w:tcPr>
            <w:tcW w:w="1260" w:type="dxa"/>
          </w:tcPr>
          <w:p w:rsidR="00D94147" w:rsidRPr="00361C13" w:rsidRDefault="00D94147"/>
        </w:tc>
        <w:tc>
          <w:tcPr>
            <w:tcW w:w="1440" w:type="dxa"/>
          </w:tcPr>
          <w:p w:rsidR="00D94147" w:rsidRPr="00361C13" w:rsidRDefault="00D94147"/>
        </w:tc>
        <w:tc>
          <w:tcPr>
            <w:tcW w:w="1407" w:type="dxa"/>
          </w:tcPr>
          <w:p w:rsidR="00D94147" w:rsidRPr="00361C13" w:rsidRDefault="00D94147"/>
        </w:tc>
      </w:tr>
    </w:tbl>
    <w:p w:rsidR="00D94147" w:rsidRPr="00361C13" w:rsidRDefault="00D94147">
      <w:r w:rsidRPr="00361C13">
        <w:br w:type="page"/>
      </w:r>
    </w:p>
    <w:tbl>
      <w:tblPr>
        <w:tblW w:w="15951"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94"/>
        <w:gridCol w:w="1098"/>
        <w:gridCol w:w="1260"/>
        <w:gridCol w:w="882"/>
        <w:gridCol w:w="1260"/>
        <w:gridCol w:w="1440"/>
        <w:gridCol w:w="1517"/>
      </w:tblGrid>
      <w:tr w:rsidR="00D94147" w:rsidRPr="00361C13">
        <w:tc>
          <w:tcPr>
            <w:tcW w:w="8494" w:type="dxa"/>
            <w:vAlign w:val="bottom"/>
          </w:tcPr>
          <w:p w:rsidR="00D94147" w:rsidRPr="00072BD3" w:rsidRDefault="00D94147" w:rsidP="00236AA2">
            <w:pPr>
              <w:ind w:right="-108"/>
              <w:rPr>
                <w:b/>
                <w:color w:val="000000"/>
              </w:rPr>
            </w:pPr>
            <w:r w:rsidRPr="00361C13">
              <w:rPr>
                <w:b/>
              </w:rPr>
              <w:t xml:space="preserve">a1) la clasă, </w:t>
            </w:r>
            <w:r w:rsidRPr="00361C13">
              <w:t>în rezultatele elevilor la clasele unde predă</w:t>
            </w:r>
            <w:r w:rsidRPr="00361C13">
              <w:rPr>
                <w:b/>
              </w:rPr>
              <w:t xml:space="preserve"> </w:t>
            </w:r>
            <w:r w:rsidRPr="00361C13">
              <w:rPr>
                <w:b/>
                <w:bCs/>
              </w:rPr>
              <w:t>(</w:t>
            </w:r>
            <w:r w:rsidRPr="00072BD3">
              <w:rPr>
                <w:b/>
                <w:bCs/>
                <w:i/>
                <w:iCs/>
                <w:color w:val="000000"/>
              </w:rPr>
              <w:t>se punctează cel mai bun rezultat, max. 1  punct</w:t>
            </w:r>
            <w:r w:rsidRPr="00072BD3">
              <w:rPr>
                <w:b/>
                <w:bCs/>
                <w:iCs/>
                <w:color w:val="000000"/>
              </w:rPr>
              <w:t>)</w:t>
            </w:r>
          </w:p>
          <w:p w:rsidR="00D94147" w:rsidRPr="00361C13" w:rsidRDefault="00D94147" w:rsidP="002419DA">
            <w:r w:rsidRPr="00361C13">
              <w:rPr>
                <w:sz w:val="22"/>
                <w:szCs w:val="22"/>
              </w:rPr>
              <w:t xml:space="preserve">    rata de promovabilitate</w:t>
            </w:r>
          </w:p>
          <w:p w:rsidR="00D94147" w:rsidRPr="00361C13" w:rsidRDefault="00D94147" w:rsidP="002419DA">
            <w:r w:rsidRPr="00361C13">
              <w:rPr>
                <w:sz w:val="22"/>
                <w:szCs w:val="22"/>
              </w:rPr>
              <w:t xml:space="preserve">    100%-95%</w:t>
            </w:r>
          </w:p>
        </w:tc>
        <w:tc>
          <w:tcPr>
            <w:tcW w:w="1098" w:type="dxa"/>
          </w:tcPr>
          <w:p w:rsidR="00D94147" w:rsidRPr="00361C13" w:rsidRDefault="00D94147" w:rsidP="00236AA2">
            <w:pPr>
              <w:jc w:val="center"/>
              <w:rPr>
                <w:b/>
              </w:rPr>
            </w:pPr>
          </w:p>
        </w:tc>
        <w:tc>
          <w:tcPr>
            <w:tcW w:w="1260" w:type="dxa"/>
          </w:tcPr>
          <w:p w:rsidR="00D94147" w:rsidRPr="00361C13" w:rsidRDefault="00D94147" w:rsidP="003D590F">
            <w:pPr>
              <w:jc w:val="center"/>
              <w:rPr>
                <w:b/>
              </w:rPr>
            </w:pPr>
            <w:r>
              <w:rPr>
                <w:b/>
                <w:sz w:val="22"/>
                <w:szCs w:val="22"/>
              </w:rPr>
              <w:t xml:space="preserve"> </w:t>
            </w:r>
          </w:p>
          <w:p w:rsidR="00D94147" w:rsidRPr="00361C13" w:rsidRDefault="00D94147" w:rsidP="003D590F">
            <w:pPr>
              <w:jc w:val="center"/>
            </w:pPr>
          </w:p>
          <w:p w:rsidR="00D94147" w:rsidRPr="00361C13" w:rsidRDefault="00D94147" w:rsidP="003D590F">
            <w:pPr>
              <w:jc w:val="center"/>
            </w:pPr>
            <w:r>
              <w:rPr>
                <w:sz w:val="22"/>
                <w:szCs w:val="22"/>
              </w:rPr>
              <w:t>1</w:t>
            </w:r>
          </w:p>
        </w:tc>
        <w:tc>
          <w:tcPr>
            <w:tcW w:w="882" w:type="dxa"/>
          </w:tcPr>
          <w:p w:rsidR="00D94147" w:rsidRPr="00361C13" w:rsidRDefault="00D94147" w:rsidP="00236AA2">
            <w:pPr>
              <w:jc w:val="center"/>
              <w:rPr>
                <w:b/>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361C13" w:rsidRDefault="00D94147" w:rsidP="008D5D4F">
            <w:r w:rsidRPr="00361C13">
              <w:rPr>
                <w:sz w:val="22"/>
                <w:szCs w:val="22"/>
              </w:rPr>
              <w:t xml:space="preserve">    rata de promovabilitate</w:t>
            </w:r>
          </w:p>
          <w:p w:rsidR="00D94147" w:rsidRPr="00361C13" w:rsidRDefault="00D94147" w:rsidP="008D5D4F">
            <w:r w:rsidRPr="00361C13">
              <w:rPr>
                <w:sz w:val="22"/>
                <w:szCs w:val="22"/>
              </w:rPr>
              <w:t xml:space="preserve">    94.99%-90%</w:t>
            </w:r>
          </w:p>
        </w:tc>
        <w:tc>
          <w:tcPr>
            <w:tcW w:w="1098" w:type="dxa"/>
          </w:tcPr>
          <w:p w:rsidR="00D94147" w:rsidRPr="00361C13" w:rsidRDefault="00D94147" w:rsidP="00236AA2">
            <w:pPr>
              <w:jc w:val="center"/>
            </w:pPr>
          </w:p>
        </w:tc>
        <w:tc>
          <w:tcPr>
            <w:tcW w:w="1260" w:type="dxa"/>
          </w:tcPr>
          <w:p w:rsidR="00D94147" w:rsidRPr="00361C13" w:rsidRDefault="00D94147" w:rsidP="003D590F">
            <w:pPr>
              <w:jc w:val="center"/>
            </w:pPr>
            <w:r>
              <w:rPr>
                <w:sz w:val="22"/>
                <w:szCs w:val="22"/>
              </w:rPr>
              <w:t>0,75</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361C13" w:rsidRDefault="00D94147" w:rsidP="00C61D9B">
            <w:r w:rsidRPr="00361C13">
              <w:rPr>
                <w:sz w:val="22"/>
                <w:szCs w:val="22"/>
              </w:rPr>
              <w:t xml:space="preserve">    rata de promovabilitate</w:t>
            </w:r>
          </w:p>
          <w:p w:rsidR="00D94147" w:rsidRPr="00361C13" w:rsidRDefault="00D94147" w:rsidP="00C61D9B">
            <w:r w:rsidRPr="00361C13">
              <w:rPr>
                <w:sz w:val="22"/>
                <w:szCs w:val="22"/>
              </w:rPr>
              <w:t xml:space="preserve">    89.99%-80%</w:t>
            </w:r>
          </w:p>
        </w:tc>
        <w:tc>
          <w:tcPr>
            <w:tcW w:w="1098" w:type="dxa"/>
          </w:tcPr>
          <w:p w:rsidR="00D94147" w:rsidRPr="00361C13" w:rsidRDefault="00D94147" w:rsidP="00236AA2">
            <w:pPr>
              <w:jc w:val="center"/>
            </w:pPr>
          </w:p>
        </w:tc>
        <w:tc>
          <w:tcPr>
            <w:tcW w:w="1260" w:type="dxa"/>
          </w:tcPr>
          <w:p w:rsidR="00D94147" w:rsidRPr="00361C13" w:rsidRDefault="00D94147" w:rsidP="003D590F">
            <w:pPr>
              <w:jc w:val="center"/>
            </w:pPr>
            <w:r>
              <w:rPr>
                <w:sz w:val="22"/>
                <w:szCs w:val="22"/>
              </w:rPr>
              <w:t>0,50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072BD3" w:rsidRDefault="00D94147" w:rsidP="00236AA2">
            <w:pPr>
              <w:ind w:right="-108"/>
              <w:rPr>
                <w:b/>
                <w:color w:val="000000"/>
              </w:rPr>
            </w:pPr>
            <w:r w:rsidRPr="00361C13">
              <w:rPr>
                <w:b/>
              </w:rPr>
              <w:t>a2) în urma participării la testări şi examene naţionale de sfâr</w:t>
            </w:r>
            <w:r>
              <w:rPr>
                <w:b/>
              </w:rPr>
              <w:t xml:space="preserve">sit de </w:t>
            </w:r>
            <w:r w:rsidRPr="00072BD3">
              <w:rPr>
                <w:b/>
                <w:color w:val="000000"/>
              </w:rPr>
              <w:t xml:space="preserve">ciclu </w:t>
            </w:r>
            <w:r w:rsidRPr="00072BD3">
              <w:rPr>
                <w:b/>
                <w:bCs/>
                <w:color w:val="000000"/>
              </w:rPr>
              <w:t>(</w:t>
            </w:r>
            <w:r w:rsidRPr="00072BD3">
              <w:rPr>
                <w:b/>
                <w:bCs/>
                <w:i/>
                <w:iCs/>
                <w:color w:val="000000"/>
              </w:rPr>
              <w:t>se punctează cel mai bun rezultat, max. 1 punct</w:t>
            </w:r>
            <w:r w:rsidRPr="00072BD3">
              <w:rPr>
                <w:b/>
                <w:bCs/>
                <w:iCs/>
                <w:color w:val="000000"/>
              </w:rPr>
              <w:t>)</w:t>
            </w:r>
          </w:p>
          <w:p w:rsidR="00D94147" w:rsidRPr="00361C13" w:rsidRDefault="00D94147" w:rsidP="00C27709">
            <w:r w:rsidRPr="00361C13">
              <w:rPr>
                <w:sz w:val="22"/>
                <w:szCs w:val="22"/>
              </w:rPr>
              <w:t xml:space="preserve">promovabilitatea </w:t>
            </w:r>
            <w:r w:rsidRPr="00072BD3">
              <w:rPr>
                <w:color w:val="000000"/>
                <w:sz w:val="22"/>
                <w:szCs w:val="22"/>
              </w:rPr>
              <w:t>la testele naţionale</w:t>
            </w:r>
            <w:r w:rsidRPr="00E0709C">
              <w:rPr>
                <w:iCs/>
                <w:color w:val="FF0000"/>
                <w:sz w:val="22"/>
                <w:szCs w:val="22"/>
              </w:rPr>
              <w:t>/</w:t>
            </w:r>
            <w:r>
              <w:rPr>
                <w:iCs/>
                <w:sz w:val="22"/>
                <w:szCs w:val="22"/>
              </w:rPr>
              <w:t>evaluare naţională/</w:t>
            </w:r>
            <w:r w:rsidRPr="00361C13">
              <w:rPr>
                <w:iCs/>
                <w:sz w:val="22"/>
                <w:szCs w:val="22"/>
              </w:rPr>
              <w:t xml:space="preserve">bacalaureat                                                                            </w:t>
            </w:r>
            <w:r w:rsidRPr="00361C13">
              <w:rPr>
                <w:sz w:val="22"/>
                <w:szCs w:val="22"/>
              </w:rPr>
              <w:t xml:space="preserve">                   </w:t>
            </w:r>
            <w:r w:rsidRPr="00361C13">
              <w:rPr>
                <w:i/>
                <w:iCs/>
                <w:sz w:val="22"/>
                <w:szCs w:val="22"/>
              </w:rPr>
              <w:t xml:space="preserve">                                                                              </w:t>
            </w:r>
            <w:r w:rsidRPr="00361C13">
              <w:rPr>
                <w:sz w:val="22"/>
                <w:szCs w:val="22"/>
              </w:rPr>
              <w:t xml:space="preserve">                 100%-95%</w:t>
            </w:r>
          </w:p>
        </w:tc>
        <w:tc>
          <w:tcPr>
            <w:tcW w:w="1098" w:type="dxa"/>
          </w:tcPr>
          <w:p w:rsidR="00D94147" w:rsidRPr="00361C13" w:rsidRDefault="00D94147" w:rsidP="00236AA2">
            <w:pPr>
              <w:jc w:val="center"/>
              <w:rPr>
                <w:b/>
              </w:rPr>
            </w:pPr>
          </w:p>
        </w:tc>
        <w:tc>
          <w:tcPr>
            <w:tcW w:w="1260" w:type="dxa"/>
          </w:tcPr>
          <w:p w:rsidR="00D94147" w:rsidRPr="00361C13" w:rsidRDefault="00D94147" w:rsidP="003D590F">
            <w:pPr>
              <w:jc w:val="center"/>
              <w:rPr>
                <w:b/>
              </w:rPr>
            </w:pPr>
          </w:p>
          <w:p w:rsidR="00D94147" w:rsidRPr="00361C13" w:rsidRDefault="00D94147" w:rsidP="003D590F">
            <w:pPr>
              <w:jc w:val="center"/>
            </w:pPr>
          </w:p>
          <w:p w:rsidR="00D94147" w:rsidRPr="00361C13" w:rsidRDefault="00D94147" w:rsidP="003D590F">
            <w:pPr>
              <w:jc w:val="center"/>
              <w:rPr>
                <w:b/>
              </w:rPr>
            </w:pPr>
            <w:r>
              <w:rPr>
                <w:sz w:val="22"/>
                <w:szCs w:val="22"/>
              </w:rPr>
              <w:t>1</w:t>
            </w:r>
          </w:p>
        </w:tc>
        <w:tc>
          <w:tcPr>
            <w:tcW w:w="882" w:type="dxa"/>
          </w:tcPr>
          <w:p w:rsidR="00D94147" w:rsidRPr="00361C13" w:rsidRDefault="00D94147" w:rsidP="00236AA2">
            <w:pPr>
              <w:jc w:val="center"/>
              <w:rPr>
                <w:b/>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361C13" w:rsidRDefault="00D94147" w:rsidP="00C27709">
            <w:r w:rsidRPr="00361C13">
              <w:rPr>
                <w:sz w:val="22"/>
                <w:szCs w:val="22"/>
              </w:rPr>
              <w:t>promovabilitatea la testele naţionale</w:t>
            </w:r>
            <w:r w:rsidRPr="00361C13">
              <w:rPr>
                <w:iCs/>
                <w:sz w:val="22"/>
                <w:szCs w:val="22"/>
              </w:rPr>
              <w:t>/</w:t>
            </w:r>
            <w:r>
              <w:rPr>
                <w:iCs/>
                <w:sz w:val="22"/>
                <w:szCs w:val="22"/>
              </w:rPr>
              <w:t>evaluare naţională/</w:t>
            </w:r>
            <w:r w:rsidRPr="00361C13">
              <w:rPr>
                <w:iCs/>
                <w:sz w:val="22"/>
                <w:szCs w:val="22"/>
              </w:rPr>
              <w:t xml:space="preserve">bacalaureat                                                                            </w:t>
            </w:r>
            <w:r w:rsidRPr="00361C13">
              <w:rPr>
                <w:sz w:val="22"/>
                <w:szCs w:val="22"/>
              </w:rPr>
              <w:t xml:space="preserve">                   </w:t>
            </w:r>
            <w:r w:rsidRPr="00361C13">
              <w:rPr>
                <w:i/>
                <w:iCs/>
                <w:sz w:val="22"/>
                <w:szCs w:val="22"/>
              </w:rPr>
              <w:t xml:space="preserve">                                                                              </w:t>
            </w:r>
            <w:r w:rsidRPr="00361C13">
              <w:rPr>
                <w:sz w:val="22"/>
                <w:szCs w:val="22"/>
              </w:rPr>
              <w:t xml:space="preserve">                 94.99%-90%</w:t>
            </w:r>
          </w:p>
        </w:tc>
        <w:tc>
          <w:tcPr>
            <w:tcW w:w="1098" w:type="dxa"/>
          </w:tcPr>
          <w:p w:rsidR="00D94147" w:rsidRPr="00361C13" w:rsidRDefault="00D94147" w:rsidP="00236AA2">
            <w:pPr>
              <w:jc w:val="center"/>
            </w:pPr>
          </w:p>
        </w:tc>
        <w:tc>
          <w:tcPr>
            <w:tcW w:w="1260" w:type="dxa"/>
          </w:tcPr>
          <w:p w:rsidR="00D94147" w:rsidRPr="00361C13" w:rsidRDefault="00D94147" w:rsidP="003D590F">
            <w:pPr>
              <w:jc w:val="center"/>
            </w:pPr>
            <w:r>
              <w:rPr>
                <w:sz w:val="22"/>
                <w:szCs w:val="22"/>
              </w:rPr>
              <w:t>0,75</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rPr>
          <w:trHeight w:val="712"/>
        </w:trPr>
        <w:tc>
          <w:tcPr>
            <w:tcW w:w="8494" w:type="dxa"/>
          </w:tcPr>
          <w:p w:rsidR="00D94147" w:rsidRPr="00361C13" w:rsidRDefault="00D94147" w:rsidP="00C27709">
            <w:r w:rsidRPr="00361C13">
              <w:rPr>
                <w:sz w:val="22"/>
                <w:szCs w:val="22"/>
              </w:rPr>
              <w:t>promovabilitatea la testele naţionale</w:t>
            </w:r>
            <w:r w:rsidRPr="00361C13">
              <w:rPr>
                <w:iCs/>
                <w:sz w:val="22"/>
                <w:szCs w:val="22"/>
              </w:rPr>
              <w:t>/</w:t>
            </w:r>
            <w:r>
              <w:rPr>
                <w:iCs/>
                <w:sz w:val="22"/>
                <w:szCs w:val="22"/>
              </w:rPr>
              <w:t>evaluare naţională/</w:t>
            </w:r>
            <w:r w:rsidRPr="00361C13">
              <w:rPr>
                <w:iCs/>
                <w:sz w:val="22"/>
                <w:szCs w:val="22"/>
              </w:rPr>
              <w:t xml:space="preserve">bacalaureat                                                                            </w:t>
            </w:r>
            <w:r w:rsidRPr="00361C13">
              <w:rPr>
                <w:sz w:val="22"/>
                <w:szCs w:val="22"/>
              </w:rPr>
              <w:t xml:space="preserve">                   </w:t>
            </w:r>
            <w:r w:rsidRPr="00361C13">
              <w:rPr>
                <w:i/>
                <w:iCs/>
                <w:sz w:val="22"/>
                <w:szCs w:val="22"/>
              </w:rPr>
              <w:t xml:space="preserve">                                                                              </w:t>
            </w:r>
            <w:r w:rsidRPr="00361C13">
              <w:rPr>
                <w:sz w:val="22"/>
                <w:szCs w:val="22"/>
              </w:rPr>
              <w:t xml:space="preserve">                 89.99%-80%</w:t>
            </w:r>
          </w:p>
        </w:tc>
        <w:tc>
          <w:tcPr>
            <w:tcW w:w="1098" w:type="dxa"/>
          </w:tcPr>
          <w:p w:rsidR="00D94147" w:rsidRPr="00361C13" w:rsidRDefault="00D94147" w:rsidP="00236AA2">
            <w:pPr>
              <w:jc w:val="center"/>
            </w:pPr>
          </w:p>
        </w:tc>
        <w:tc>
          <w:tcPr>
            <w:tcW w:w="1260" w:type="dxa"/>
          </w:tcPr>
          <w:p w:rsidR="00D94147" w:rsidRPr="00361C13" w:rsidRDefault="00D94147" w:rsidP="003D590F">
            <w:pPr>
              <w:jc w:val="center"/>
            </w:pPr>
            <w:r>
              <w:rPr>
                <w:sz w:val="22"/>
                <w:szCs w:val="22"/>
              </w:rPr>
              <w:t>0,50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065AC9" w:rsidRDefault="00D94147" w:rsidP="00236AA2">
            <w:pPr>
              <w:jc w:val="both"/>
            </w:pPr>
            <w:r>
              <w:rPr>
                <w:b/>
                <w:bCs/>
                <w:color w:val="000000"/>
              </w:rPr>
              <w:t>a 3</w:t>
            </w:r>
            <w:r w:rsidRPr="00FF2DAB">
              <w:rPr>
                <w:b/>
                <w:bCs/>
                <w:color w:val="000000"/>
              </w:rPr>
              <w:t>)</w:t>
            </w:r>
            <w:r w:rsidRPr="00FF2DAB">
              <w:t xml:space="preserve"> </w:t>
            </w:r>
            <w:r w:rsidRPr="00B1236E">
              <w:rPr>
                <w:b/>
              </w:rPr>
              <w:t>rezultate obţinute cu clasa şi individual la disciplinele de specialitate din învăţământul vocaţional</w:t>
            </w:r>
            <w:r w:rsidRPr="00FF2DAB">
              <w:t xml:space="preserve"> </w:t>
            </w:r>
            <w:r>
              <w:t>(</w:t>
            </w:r>
            <w:r w:rsidRPr="00FF2DAB">
              <w:t>prin partici</w:t>
            </w:r>
            <w:r>
              <w:t>pare la vernisaje,  festivaluri, expoziţii, tabere de creaţie)</w:t>
            </w:r>
          </w:p>
        </w:tc>
        <w:tc>
          <w:tcPr>
            <w:tcW w:w="1098" w:type="dxa"/>
          </w:tcPr>
          <w:p w:rsidR="00D94147" w:rsidRPr="001118B4" w:rsidRDefault="00D94147" w:rsidP="00236AA2">
            <w:pPr>
              <w:jc w:val="center"/>
              <w:rPr>
                <w:b/>
                <w:bCs/>
                <w:color w:val="000000"/>
                <w:sz w:val="28"/>
                <w:szCs w:val="28"/>
              </w:rPr>
            </w:pPr>
          </w:p>
        </w:tc>
        <w:tc>
          <w:tcPr>
            <w:tcW w:w="1260" w:type="dxa"/>
          </w:tcPr>
          <w:p w:rsidR="00D94147" w:rsidRPr="008B04CF" w:rsidRDefault="00D94147" w:rsidP="00B809ED">
            <w:pPr>
              <w:jc w:val="center"/>
              <w:rPr>
                <w:bCs/>
                <w:color w:val="000000"/>
              </w:rPr>
            </w:pPr>
            <w:r w:rsidRPr="008B04CF">
              <w:rPr>
                <w:bCs/>
                <w:color w:val="000000"/>
                <w:sz w:val="22"/>
                <w:szCs w:val="22"/>
              </w:rPr>
              <w:t>2,50</w:t>
            </w: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361C13" w:rsidRDefault="00D94147" w:rsidP="00236AA2">
            <w:pPr>
              <w:jc w:val="both"/>
              <w:rPr>
                <w:b/>
              </w:rPr>
            </w:pPr>
            <w:r>
              <w:rPr>
                <w:b/>
                <w:bCs/>
                <w:color w:val="000000"/>
              </w:rPr>
              <w:t>b</w:t>
            </w:r>
            <w:r w:rsidRPr="00500552">
              <w:rPr>
                <w:b/>
                <w:bCs/>
                <w:color w:val="000000"/>
              </w:rPr>
              <w:t xml:space="preserve">) </w:t>
            </w:r>
            <w:r w:rsidRPr="00A819B1">
              <w:rPr>
                <w:b/>
              </w:rPr>
              <w:t>ini</w:t>
            </w:r>
            <w:r w:rsidRPr="00A819B1">
              <w:rPr>
                <w:rFonts w:ascii="Tahoma" w:hAnsi="Tahoma"/>
                <w:b/>
              </w:rPr>
              <w:t>ț</w:t>
            </w:r>
            <w:r w:rsidRPr="00A819B1">
              <w:rPr>
                <w:b/>
              </w:rPr>
              <w:t xml:space="preserve">ierea </w:t>
            </w:r>
            <w:r w:rsidRPr="00A819B1">
              <w:rPr>
                <w:rFonts w:ascii="Tahoma" w:hAnsi="Tahoma"/>
                <w:b/>
              </w:rPr>
              <w:t>ș</w:t>
            </w:r>
            <w:r w:rsidRPr="00A819B1">
              <w:rPr>
                <w:b/>
              </w:rPr>
              <w:t>i aplicarea unor proiecte de predare a disciplinei prin utilizarea platformelor electronice de învă</w:t>
            </w:r>
            <w:r w:rsidRPr="00A819B1">
              <w:rPr>
                <w:rFonts w:ascii="Tahoma" w:hAnsi="Tahoma"/>
                <w:b/>
              </w:rPr>
              <w:t>ț</w:t>
            </w:r>
            <w:r w:rsidRPr="00A819B1">
              <w:rPr>
                <w:b/>
              </w:rPr>
              <w:t xml:space="preserve">are </w:t>
            </w:r>
            <w:r w:rsidRPr="00A819B1">
              <w:rPr>
                <w:rFonts w:ascii="Tahoma" w:hAnsi="Tahoma"/>
                <w:b/>
              </w:rPr>
              <w:t>ș</w:t>
            </w:r>
            <w:r w:rsidRPr="00A819B1">
              <w:rPr>
                <w:b/>
              </w:rPr>
              <w:t>i a softurilor educa</w:t>
            </w:r>
            <w:r w:rsidRPr="00A819B1">
              <w:rPr>
                <w:rFonts w:ascii="Tahoma" w:hAnsi="Tahoma"/>
                <w:b/>
              </w:rPr>
              <w:t>ț</w:t>
            </w:r>
            <w:r w:rsidRPr="00A819B1">
              <w:rPr>
                <w:b/>
              </w:rPr>
              <w:t>ionale specifice disciplinei, existente în unitatea de învă</w:t>
            </w:r>
            <w:r w:rsidRPr="00A819B1">
              <w:rPr>
                <w:rFonts w:ascii="Tahoma" w:hAnsi="Tahoma"/>
                <w:b/>
              </w:rPr>
              <w:t>ț</w:t>
            </w:r>
            <w:r w:rsidRPr="00A819B1">
              <w:rPr>
                <w:b/>
              </w:rPr>
              <w:t>ământ</w:t>
            </w:r>
            <w:r>
              <w:rPr>
                <w:b/>
              </w:rPr>
              <w:t xml:space="preserve"> </w:t>
            </w:r>
            <w:r>
              <w:rPr>
                <w:b/>
                <w:bCs/>
                <w:color w:val="000000"/>
              </w:rPr>
              <w:t>(</w:t>
            </w:r>
            <w:r>
              <w:rPr>
                <w:b/>
                <w:bCs/>
                <w:i/>
                <w:iCs/>
                <w:color w:val="000000"/>
              </w:rPr>
              <w:t>se punctează dacă există dovadă că sistemul  este funcţional şi este utilizat de minimum 3 ori/semestru)</w:t>
            </w:r>
          </w:p>
        </w:tc>
        <w:tc>
          <w:tcPr>
            <w:tcW w:w="1098" w:type="dxa"/>
          </w:tcPr>
          <w:p w:rsidR="00D94147" w:rsidRPr="00361C13" w:rsidRDefault="00D94147" w:rsidP="00236AA2">
            <w:pPr>
              <w:jc w:val="center"/>
              <w:rPr>
                <w:b/>
              </w:rPr>
            </w:pPr>
            <w:r>
              <w:rPr>
                <w:b/>
                <w:sz w:val="22"/>
                <w:szCs w:val="22"/>
              </w:rPr>
              <w:t>2</w:t>
            </w:r>
          </w:p>
        </w:tc>
        <w:tc>
          <w:tcPr>
            <w:tcW w:w="1260" w:type="dxa"/>
          </w:tcPr>
          <w:p w:rsidR="00D94147" w:rsidRPr="00E5032C" w:rsidRDefault="00D94147" w:rsidP="003D590F">
            <w:pPr>
              <w:jc w:val="center"/>
            </w:pPr>
          </w:p>
          <w:p w:rsidR="00D94147" w:rsidRPr="00E5032C" w:rsidRDefault="00D94147" w:rsidP="003D590F">
            <w:pPr>
              <w:jc w:val="center"/>
            </w:pPr>
          </w:p>
        </w:tc>
        <w:tc>
          <w:tcPr>
            <w:tcW w:w="882" w:type="dxa"/>
          </w:tcPr>
          <w:p w:rsidR="00D94147" w:rsidRPr="00361C13" w:rsidRDefault="00D94147" w:rsidP="00236AA2">
            <w:pPr>
              <w:jc w:val="center"/>
              <w:rPr>
                <w:b/>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rPr>
          <w:trHeight w:val="1802"/>
        </w:trPr>
        <w:tc>
          <w:tcPr>
            <w:tcW w:w="8494" w:type="dxa"/>
          </w:tcPr>
          <w:p w:rsidR="00D94147" w:rsidRDefault="00D94147" w:rsidP="00236AA2">
            <w:pPr>
              <w:jc w:val="both"/>
              <w:rPr>
                <w:b/>
                <w:bCs/>
              </w:rPr>
            </w:pPr>
            <w:r>
              <w:rPr>
                <w:b/>
                <w:bCs/>
              </w:rPr>
              <w:t>c</w:t>
            </w:r>
            <w:r w:rsidRPr="00DA36ED">
              <w:rPr>
                <w:b/>
                <w:bCs/>
              </w:rPr>
              <w:t>)</w:t>
            </w:r>
            <w:r w:rsidRPr="002F1D4D">
              <w:rPr>
                <w:bCs/>
              </w:rPr>
              <w:t xml:space="preserve"> </w:t>
            </w:r>
            <w:r w:rsidRPr="002F1D4D">
              <w:rPr>
                <w:b/>
              </w:rPr>
              <w:t xml:space="preserve">performanţe </w:t>
            </w:r>
            <w:r>
              <w:rPr>
                <w:b/>
              </w:rPr>
              <w:t xml:space="preserve">dovedite </w:t>
            </w:r>
            <w:r w:rsidRPr="002F1D4D">
              <w:rPr>
                <w:b/>
              </w:rPr>
              <w:t>în pregătirea elevilor</w:t>
            </w:r>
            <w:r>
              <w:rPr>
                <w:b/>
              </w:rPr>
              <w:t xml:space="preserve"> distinşi la olimpiade şcolare ş</w:t>
            </w:r>
            <w:r w:rsidRPr="002F1D4D">
              <w:rPr>
                <w:b/>
              </w:rPr>
              <w:t>i/sau concursuri de profil, materializate în obţinerea premiilor (locurile I, II, III), menţiunilor şi premiilor special</w:t>
            </w:r>
            <w:r>
              <w:rPr>
                <w:b/>
              </w:rPr>
              <w:t xml:space="preserve">e la faza internaţională, </w:t>
            </w:r>
            <w:r w:rsidRPr="002F1D4D">
              <w:rPr>
                <w:b/>
              </w:rPr>
              <w:t>la faza naţională, judeţeană/municipiul Bucureşti şi interjudeţeană/regională</w:t>
            </w:r>
            <w:r>
              <w:rPr>
                <w:b/>
              </w:rPr>
              <w:t xml:space="preserve"> desfăşurate în coordonarea şi/sau MEN. ( Olimpiada de Arte Vizuale şi Arhitectură; Olimpiada de Istoria Artelor etc.)</w:t>
            </w:r>
          </w:p>
        </w:tc>
        <w:tc>
          <w:tcPr>
            <w:tcW w:w="1098" w:type="dxa"/>
          </w:tcPr>
          <w:p w:rsidR="00D94147" w:rsidRDefault="00D94147" w:rsidP="00236AA2">
            <w:pPr>
              <w:jc w:val="center"/>
              <w:rPr>
                <w:b/>
                <w:bCs/>
                <w:sz w:val="28"/>
                <w:szCs w:val="28"/>
              </w:rPr>
            </w:pPr>
            <w:r>
              <w:rPr>
                <w:b/>
                <w:bCs/>
                <w:sz w:val="28"/>
                <w:szCs w:val="28"/>
              </w:rPr>
              <w:t>20</w:t>
            </w:r>
          </w:p>
        </w:tc>
        <w:tc>
          <w:tcPr>
            <w:tcW w:w="1260" w:type="dxa"/>
          </w:tcPr>
          <w:p w:rsidR="00D94147" w:rsidRPr="00361C13" w:rsidRDefault="00D94147" w:rsidP="00B56A93">
            <w:pPr>
              <w:rPr>
                <w:b/>
                <w:bCs/>
              </w:rPr>
            </w:pP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200" w:firstLine="105"/>
            </w:pPr>
            <w:r w:rsidRPr="00361C13">
              <w:rPr>
                <w:sz w:val="22"/>
                <w:szCs w:val="22"/>
              </w:rPr>
              <w:t>nivel internaţional                  locul I</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3</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1000" w:firstLine="524"/>
            </w:pPr>
            <w:r w:rsidRPr="00361C13">
              <w:rPr>
                <w:sz w:val="22"/>
                <w:szCs w:val="22"/>
              </w:rPr>
              <w:t xml:space="preserve">             </w:t>
            </w:r>
            <w:r>
              <w:rPr>
                <w:sz w:val="22"/>
                <w:szCs w:val="22"/>
              </w:rPr>
              <w:t xml:space="preserve">       </w:t>
            </w:r>
            <w:r w:rsidRPr="00361C13">
              <w:rPr>
                <w:sz w:val="22"/>
                <w:szCs w:val="22"/>
              </w:rPr>
              <w:t xml:space="preserve">  locul II</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2,5</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1000" w:firstLine="524"/>
            </w:pPr>
            <w:r w:rsidRPr="00361C13">
              <w:rPr>
                <w:sz w:val="22"/>
                <w:szCs w:val="22"/>
              </w:rPr>
              <w:t xml:space="preserve">             </w:t>
            </w:r>
            <w:r>
              <w:rPr>
                <w:sz w:val="22"/>
                <w:szCs w:val="22"/>
              </w:rPr>
              <w:t xml:space="preserve">    </w:t>
            </w:r>
            <w:r w:rsidRPr="00361C13">
              <w:rPr>
                <w:sz w:val="22"/>
                <w:szCs w:val="22"/>
              </w:rPr>
              <w:t xml:space="preserve">  </w:t>
            </w:r>
            <w:r>
              <w:rPr>
                <w:sz w:val="22"/>
                <w:szCs w:val="22"/>
              </w:rPr>
              <w:t xml:space="preserve">   </w:t>
            </w:r>
            <w:r w:rsidRPr="00361C13">
              <w:rPr>
                <w:sz w:val="22"/>
                <w:szCs w:val="22"/>
              </w:rPr>
              <w:t>locul III</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1,50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1000" w:firstLine="524"/>
            </w:pPr>
            <w:r w:rsidRPr="00361C13">
              <w:rPr>
                <w:sz w:val="22"/>
                <w:szCs w:val="22"/>
              </w:rPr>
              <w:t xml:space="preserve">              </w:t>
            </w:r>
            <w:r>
              <w:rPr>
                <w:sz w:val="22"/>
                <w:szCs w:val="22"/>
              </w:rPr>
              <w:t xml:space="preserve">    </w:t>
            </w:r>
            <w:r w:rsidRPr="00361C13">
              <w:rPr>
                <w:sz w:val="22"/>
                <w:szCs w:val="22"/>
              </w:rPr>
              <w:t xml:space="preserve"> </w:t>
            </w:r>
            <w:r>
              <w:rPr>
                <w:sz w:val="22"/>
                <w:szCs w:val="22"/>
              </w:rPr>
              <w:t xml:space="preserve">   </w:t>
            </w:r>
            <w:r w:rsidRPr="00361C13">
              <w:rPr>
                <w:sz w:val="22"/>
                <w:szCs w:val="22"/>
              </w:rPr>
              <w:t>menţiune/premiu special</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1</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200" w:firstLine="105"/>
            </w:pPr>
            <w:r w:rsidRPr="00361C13">
              <w:rPr>
                <w:sz w:val="22"/>
                <w:szCs w:val="22"/>
              </w:rPr>
              <w:t xml:space="preserve">nivel </w:t>
            </w:r>
            <w:r>
              <w:rPr>
                <w:sz w:val="22"/>
                <w:szCs w:val="22"/>
              </w:rPr>
              <w:t xml:space="preserve">naţional                    </w:t>
            </w:r>
            <w:r w:rsidRPr="00361C13">
              <w:rPr>
                <w:sz w:val="22"/>
                <w:szCs w:val="22"/>
              </w:rPr>
              <w:t xml:space="preserve"> locul I</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2,50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locul II</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1,50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locul III</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1</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menţiune/premiu special</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0,75</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200" w:firstLine="105"/>
            </w:pPr>
            <w:r w:rsidRPr="00361C13">
              <w:rPr>
                <w:sz w:val="22"/>
                <w:szCs w:val="22"/>
              </w:rPr>
              <w:t>nivel interjudeţean/regional   locul I</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1,50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AB1592">
            <w:r w:rsidRPr="00361C13">
              <w:rPr>
                <w:sz w:val="22"/>
                <w:szCs w:val="22"/>
              </w:rPr>
              <w:t xml:space="preserve">                                                       locul II</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1,25</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AB1592">
            <w:r w:rsidRPr="00361C13">
              <w:rPr>
                <w:sz w:val="22"/>
                <w:szCs w:val="22"/>
              </w:rPr>
              <w:t xml:space="preserve">                                                       locul III</w:t>
            </w:r>
          </w:p>
        </w:tc>
        <w:tc>
          <w:tcPr>
            <w:tcW w:w="1098" w:type="dxa"/>
          </w:tcPr>
          <w:p w:rsidR="00D94147" w:rsidRPr="00361C13" w:rsidRDefault="00D94147" w:rsidP="00236AA2">
            <w:pPr>
              <w:jc w:val="center"/>
            </w:pPr>
          </w:p>
        </w:tc>
        <w:tc>
          <w:tcPr>
            <w:tcW w:w="1260" w:type="dxa"/>
          </w:tcPr>
          <w:p w:rsidR="00D94147" w:rsidRPr="00361C13" w:rsidRDefault="00D94147" w:rsidP="00065AC9">
            <w:pPr>
              <w:jc w:val="center"/>
            </w:pPr>
            <w:r>
              <w:rPr>
                <w:sz w:val="22"/>
                <w:szCs w:val="22"/>
              </w:rPr>
              <w:t>0,75</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AB1592">
            <w:r w:rsidRPr="00361C13">
              <w:rPr>
                <w:sz w:val="22"/>
                <w:szCs w:val="22"/>
              </w:rPr>
              <w:t xml:space="preserve">                                                       menţiune/premiu special</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0,50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200" w:firstLine="105"/>
            </w:pPr>
            <w:r w:rsidRPr="00361C13">
              <w:rPr>
                <w:sz w:val="22"/>
                <w:szCs w:val="22"/>
              </w:rPr>
              <w:t>nivel judeţean                         locul I</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1,</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locul II</w:t>
            </w:r>
          </w:p>
        </w:tc>
        <w:tc>
          <w:tcPr>
            <w:tcW w:w="1098" w:type="dxa"/>
          </w:tcPr>
          <w:p w:rsidR="00D94147" w:rsidRPr="00361C13" w:rsidRDefault="00D94147" w:rsidP="00236AA2">
            <w:pPr>
              <w:jc w:val="center"/>
            </w:pPr>
          </w:p>
        </w:tc>
        <w:tc>
          <w:tcPr>
            <w:tcW w:w="1260" w:type="dxa"/>
          </w:tcPr>
          <w:p w:rsidR="00D94147" w:rsidRDefault="00D94147" w:rsidP="00072BD3">
            <w:pPr>
              <w:jc w:val="center"/>
            </w:pPr>
            <w:r>
              <w:rPr>
                <w:sz w:val="22"/>
                <w:szCs w:val="22"/>
              </w:rPr>
              <w:t>0,6</w:t>
            </w:r>
            <w:r w:rsidRPr="009D7559">
              <w:rPr>
                <w:sz w:val="22"/>
                <w:szCs w:val="22"/>
              </w:rPr>
              <w:t>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locul III</w:t>
            </w:r>
          </w:p>
        </w:tc>
        <w:tc>
          <w:tcPr>
            <w:tcW w:w="1098" w:type="dxa"/>
          </w:tcPr>
          <w:p w:rsidR="00D94147" w:rsidRPr="00361C13" w:rsidRDefault="00D94147" w:rsidP="00236AA2">
            <w:pPr>
              <w:jc w:val="center"/>
            </w:pPr>
          </w:p>
        </w:tc>
        <w:tc>
          <w:tcPr>
            <w:tcW w:w="1260" w:type="dxa"/>
          </w:tcPr>
          <w:p w:rsidR="00D94147" w:rsidRDefault="00D94147" w:rsidP="00072BD3">
            <w:pPr>
              <w:jc w:val="center"/>
            </w:pPr>
            <w:r>
              <w:rPr>
                <w:sz w:val="22"/>
                <w:szCs w:val="22"/>
              </w:rPr>
              <w:t>0,40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menţiune/premiu special</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0,25</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2F1D4D" w:rsidRDefault="00D94147" w:rsidP="00DF1235">
            <w:pPr>
              <w:rPr>
                <w:b/>
                <w:color w:val="FF0000"/>
              </w:rPr>
            </w:pPr>
            <w:r>
              <w:rPr>
                <w:b/>
              </w:rPr>
              <w:t>d</w:t>
            </w:r>
            <w:r w:rsidRPr="002F1D4D">
              <w:rPr>
                <w:b/>
              </w:rPr>
              <w:t xml:space="preserve">) </w:t>
            </w:r>
            <w:r>
              <w:rPr>
                <w:b/>
              </w:rPr>
              <w:t>p</w:t>
            </w:r>
            <w:r w:rsidRPr="002F1D4D">
              <w:rPr>
                <w:b/>
              </w:rPr>
              <w:t xml:space="preserve">erformanţe </w:t>
            </w:r>
            <w:r>
              <w:rPr>
                <w:b/>
              </w:rPr>
              <w:t xml:space="preserve">dovedite </w:t>
            </w:r>
            <w:r w:rsidRPr="002F1D4D">
              <w:rPr>
                <w:b/>
              </w:rPr>
              <w:t xml:space="preserve">în pregătirea elevilor distinşi la concursuri cultural-artistice şi sportive </w:t>
            </w:r>
            <w:r>
              <w:rPr>
                <w:b/>
              </w:rPr>
              <w:t>incluse în Calendarul activităţilor educative naţionale</w:t>
            </w:r>
            <w:r w:rsidRPr="008A3100">
              <w:rPr>
                <w:b/>
              </w:rPr>
              <w:t>/regionale</w:t>
            </w:r>
            <w:r>
              <w:rPr>
                <w:b/>
              </w:rPr>
              <w:t xml:space="preserve"> elaborat de MEN</w:t>
            </w:r>
            <w:r w:rsidRPr="002F1D4D">
              <w:rPr>
                <w:b/>
              </w:rPr>
              <w:t>, materializate în obţinerea premiilor (locu</w:t>
            </w:r>
            <w:r>
              <w:rPr>
                <w:b/>
              </w:rPr>
              <w:t>rile I, II, III), menţiunilor/</w:t>
            </w:r>
            <w:r w:rsidRPr="002F1D4D">
              <w:rPr>
                <w:b/>
              </w:rPr>
              <w:t xml:space="preserve"> premiilor specia</w:t>
            </w:r>
            <w:r>
              <w:rPr>
                <w:b/>
              </w:rPr>
              <w:t>le la faza internaţională,</w:t>
            </w:r>
            <w:r w:rsidRPr="002F1D4D">
              <w:rPr>
                <w:b/>
              </w:rPr>
              <w:t xml:space="preserve"> la faza naţională, judeţeană/municipiul Bucureşti şi interjudeţeană/regională. </w:t>
            </w:r>
          </w:p>
        </w:tc>
        <w:tc>
          <w:tcPr>
            <w:tcW w:w="1098" w:type="dxa"/>
          </w:tcPr>
          <w:p w:rsidR="00D94147" w:rsidRPr="004B1995" w:rsidRDefault="00D94147" w:rsidP="00236AA2">
            <w:pPr>
              <w:jc w:val="center"/>
              <w:rPr>
                <w:b/>
                <w:sz w:val="28"/>
                <w:szCs w:val="28"/>
              </w:rPr>
            </w:pPr>
            <w:r>
              <w:rPr>
                <w:b/>
                <w:sz w:val="28"/>
                <w:szCs w:val="28"/>
              </w:rPr>
              <w:t>20</w:t>
            </w:r>
          </w:p>
        </w:tc>
        <w:tc>
          <w:tcPr>
            <w:tcW w:w="1260" w:type="dxa"/>
          </w:tcPr>
          <w:p w:rsidR="00D94147" w:rsidRPr="008D2E18" w:rsidRDefault="00D94147" w:rsidP="00236AA2">
            <w:pPr>
              <w:jc w:val="center"/>
            </w:pP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DF456D" w:rsidRDefault="00D94147" w:rsidP="005F61A8">
            <w:pPr>
              <w:ind w:firstLineChars="200" w:firstLine="105"/>
              <w:rPr>
                <w:color w:val="000000"/>
              </w:rPr>
            </w:pPr>
            <w:r w:rsidRPr="00DF456D">
              <w:rPr>
                <w:color w:val="000000"/>
                <w:sz w:val="22"/>
                <w:szCs w:val="22"/>
              </w:rPr>
              <w:t>nivel internaţional                  locul I</w:t>
            </w:r>
          </w:p>
        </w:tc>
        <w:tc>
          <w:tcPr>
            <w:tcW w:w="1098" w:type="dxa"/>
          </w:tcPr>
          <w:p w:rsidR="00D94147" w:rsidRPr="008A3100" w:rsidRDefault="00D94147" w:rsidP="00236AA2">
            <w:pPr>
              <w:jc w:val="center"/>
              <w:rPr>
                <w:color w:val="FF0000"/>
              </w:rPr>
            </w:pPr>
          </w:p>
        </w:tc>
        <w:tc>
          <w:tcPr>
            <w:tcW w:w="1260" w:type="dxa"/>
          </w:tcPr>
          <w:p w:rsidR="00D94147" w:rsidRPr="00DF456D" w:rsidRDefault="00D94147" w:rsidP="00236AA2">
            <w:pPr>
              <w:jc w:val="center"/>
              <w:rPr>
                <w:color w:val="000000"/>
              </w:rPr>
            </w:pPr>
            <w:r w:rsidRPr="00DF456D">
              <w:rPr>
                <w:color w:val="000000"/>
                <w:sz w:val="22"/>
                <w:szCs w:val="22"/>
              </w:rPr>
              <w:t>3</w:t>
            </w:r>
          </w:p>
        </w:tc>
        <w:tc>
          <w:tcPr>
            <w:tcW w:w="882" w:type="dxa"/>
          </w:tcPr>
          <w:p w:rsidR="00D94147" w:rsidRPr="008A3100" w:rsidRDefault="00D94147" w:rsidP="00236AA2">
            <w:pPr>
              <w:jc w:val="center"/>
              <w:rPr>
                <w:color w:val="FF0000"/>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DF456D" w:rsidRDefault="00D94147" w:rsidP="005F61A8">
            <w:pPr>
              <w:ind w:firstLineChars="1000" w:firstLine="524"/>
              <w:rPr>
                <w:color w:val="000000"/>
              </w:rPr>
            </w:pPr>
            <w:r w:rsidRPr="00DF456D">
              <w:rPr>
                <w:color w:val="000000"/>
                <w:sz w:val="22"/>
                <w:szCs w:val="22"/>
              </w:rPr>
              <w:t xml:space="preserve">              </w:t>
            </w:r>
            <w:r>
              <w:rPr>
                <w:color w:val="000000"/>
                <w:sz w:val="22"/>
                <w:szCs w:val="22"/>
              </w:rPr>
              <w:t xml:space="preserve">       </w:t>
            </w:r>
            <w:r w:rsidRPr="00DF456D">
              <w:rPr>
                <w:color w:val="000000"/>
                <w:sz w:val="22"/>
                <w:szCs w:val="22"/>
              </w:rPr>
              <w:t xml:space="preserve"> locul II</w:t>
            </w:r>
          </w:p>
        </w:tc>
        <w:tc>
          <w:tcPr>
            <w:tcW w:w="1098" w:type="dxa"/>
          </w:tcPr>
          <w:p w:rsidR="00D94147" w:rsidRPr="008A3100" w:rsidRDefault="00D94147" w:rsidP="00236AA2">
            <w:pPr>
              <w:jc w:val="center"/>
              <w:rPr>
                <w:color w:val="FF0000"/>
              </w:rPr>
            </w:pPr>
          </w:p>
        </w:tc>
        <w:tc>
          <w:tcPr>
            <w:tcW w:w="1260" w:type="dxa"/>
          </w:tcPr>
          <w:p w:rsidR="00D94147" w:rsidRPr="00DF456D" w:rsidRDefault="00D94147" w:rsidP="00236AA2">
            <w:pPr>
              <w:jc w:val="center"/>
              <w:rPr>
                <w:color w:val="000000"/>
              </w:rPr>
            </w:pPr>
            <w:r>
              <w:rPr>
                <w:color w:val="000000"/>
                <w:sz w:val="22"/>
                <w:szCs w:val="22"/>
              </w:rPr>
              <w:t>2,50</w:t>
            </w:r>
          </w:p>
        </w:tc>
        <w:tc>
          <w:tcPr>
            <w:tcW w:w="882" w:type="dxa"/>
          </w:tcPr>
          <w:p w:rsidR="00D94147" w:rsidRPr="008A3100" w:rsidRDefault="00D94147" w:rsidP="00236AA2">
            <w:pPr>
              <w:jc w:val="center"/>
              <w:rPr>
                <w:color w:val="FF0000"/>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DF456D" w:rsidRDefault="00D94147" w:rsidP="005F61A8">
            <w:pPr>
              <w:ind w:firstLineChars="1000" w:firstLine="524"/>
              <w:rPr>
                <w:color w:val="000000"/>
              </w:rPr>
            </w:pPr>
            <w:r w:rsidRPr="00DF456D">
              <w:rPr>
                <w:color w:val="000000"/>
                <w:sz w:val="22"/>
                <w:szCs w:val="22"/>
              </w:rPr>
              <w:t xml:space="preserve">               </w:t>
            </w:r>
            <w:r>
              <w:rPr>
                <w:color w:val="000000"/>
                <w:sz w:val="22"/>
                <w:szCs w:val="22"/>
              </w:rPr>
              <w:t xml:space="preserve">       </w:t>
            </w:r>
            <w:r w:rsidRPr="00DF456D">
              <w:rPr>
                <w:color w:val="000000"/>
                <w:sz w:val="22"/>
                <w:szCs w:val="22"/>
              </w:rPr>
              <w:t>locul III</w:t>
            </w:r>
          </w:p>
        </w:tc>
        <w:tc>
          <w:tcPr>
            <w:tcW w:w="1098" w:type="dxa"/>
          </w:tcPr>
          <w:p w:rsidR="00D94147" w:rsidRPr="008A3100" w:rsidRDefault="00D94147" w:rsidP="00236AA2">
            <w:pPr>
              <w:jc w:val="center"/>
              <w:rPr>
                <w:color w:val="FF0000"/>
              </w:rPr>
            </w:pPr>
          </w:p>
        </w:tc>
        <w:tc>
          <w:tcPr>
            <w:tcW w:w="1260" w:type="dxa"/>
          </w:tcPr>
          <w:p w:rsidR="00D94147" w:rsidRPr="00DF456D" w:rsidRDefault="00D94147" w:rsidP="00236AA2">
            <w:pPr>
              <w:jc w:val="center"/>
              <w:rPr>
                <w:color w:val="000000"/>
              </w:rPr>
            </w:pPr>
            <w:r>
              <w:rPr>
                <w:color w:val="000000"/>
                <w:sz w:val="22"/>
                <w:szCs w:val="22"/>
              </w:rPr>
              <w:t>1,50</w:t>
            </w:r>
          </w:p>
        </w:tc>
        <w:tc>
          <w:tcPr>
            <w:tcW w:w="882" w:type="dxa"/>
          </w:tcPr>
          <w:p w:rsidR="00D94147" w:rsidRPr="008A3100" w:rsidRDefault="00D94147" w:rsidP="00236AA2">
            <w:pPr>
              <w:jc w:val="center"/>
              <w:rPr>
                <w:color w:val="FF0000"/>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DF456D" w:rsidRDefault="00D94147" w:rsidP="005F61A8">
            <w:pPr>
              <w:ind w:firstLineChars="1000" w:firstLine="524"/>
              <w:rPr>
                <w:color w:val="000000"/>
              </w:rPr>
            </w:pPr>
            <w:r w:rsidRPr="00DF456D">
              <w:rPr>
                <w:color w:val="000000"/>
                <w:sz w:val="22"/>
                <w:szCs w:val="22"/>
              </w:rPr>
              <w:t xml:space="preserve">             </w:t>
            </w:r>
            <w:r>
              <w:rPr>
                <w:color w:val="000000"/>
                <w:sz w:val="22"/>
                <w:szCs w:val="22"/>
              </w:rPr>
              <w:t xml:space="preserve">       </w:t>
            </w:r>
            <w:r w:rsidRPr="00DF456D">
              <w:rPr>
                <w:color w:val="000000"/>
                <w:sz w:val="22"/>
                <w:szCs w:val="22"/>
              </w:rPr>
              <w:t xml:space="preserve">  menţiune/premiu special</w:t>
            </w:r>
          </w:p>
        </w:tc>
        <w:tc>
          <w:tcPr>
            <w:tcW w:w="1098" w:type="dxa"/>
          </w:tcPr>
          <w:p w:rsidR="00D94147" w:rsidRPr="008A3100" w:rsidRDefault="00D94147" w:rsidP="00236AA2">
            <w:pPr>
              <w:jc w:val="center"/>
              <w:rPr>
                <w:color w:val="FF0000"/>
              </w:rPr>
            </w:pPr>
          </w:p>
        </w:tc>
        <w:tc>
          <w:tcPr>
            <w:tcW w:w="1260" w:type="dxa"/>
          </w:tcPr>
          <w:p w:rsidR="00D94147" w:rsidRPr="00DF456D" w:rsidRDefault="00D94147" w:rsidP="00236AA2">
            <w:pPr>
              <w:jc w:val="center"/>
              <w:rPr>
                <w:color w:val="000000"/>
              </w:rPr>
            </w:pPr>
            <w:r>
              <w:rPr>
                <w:color w:val="000000"/>
                <w:sz w:val="22"/>
                <w:szCs w:val="22"/>
              </w:rPr>
              <w:t>1</w:t>
            </w:r>
          </w:p>
        </w:tc>
        <w:tc>
          <w:tcPr>
            <w:tcW w:w="882" w:type="dxa"/>
          </w:tcPr>
          <w:p w:rsidR="00D94147" w:rsidRPr="008A3100" w:rsidRDefault="00D94147" w:rsidP="00236AA2">
            <w:pPr>
              <w:jc w:val="center"/>
              <w:rPr>
                <w:color w:val="FF0000"/>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200" w:firstLine="105"/>
            </w:pPr>
            <w:r w:rsidRPr="00361C13">
              <w:rPr>
                <w:sz w:val="22"/>
                <w:szCs w:val="22"/>
              </w:rPr>
              <w:t>nivel naţional                         locul I</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2,50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w:t>
            </w:r>
            <w:r>
              <w:rPr>
                <w:sz w:val="22"/>
                <w:szCs w:val="22"/>
              </w:rPr>
              <w:t xml:space="preserve">     </w:t>
            </w:r>
            <w:r w:rsidRPr="00361C13">
              <w:rPr>
                <w:sz w:val="22"/>
                <w:szCs w:val="22"/>
              </w:rPr>
              <w:t xml:space="preserve"> locul II</w:t>
            </w:r>
          </w:p>
        </w:tc>
        <w:tc>
          <w:tcPr>
            <w:tcW w:w="1098" w:type="dxa"/>
          </w:tcPr>
          <w:p w:rsidR="00D94147" w:rsidRPr="00361C13" w:rsidRDefault="00D94147" w:rsidP="00236AA2">
            <w:pPr>
              <w:jc w:val="center"/>
            </w:pPr>
          </w:p>
        </w:tc>
        <w:tc>
          <w:tcPr>
            <w:tcW w:w="1260" w:type="dxa"/>
          </w:tcPr>
          <w:p w:rsidR="00D94147" w:rsidRPr="00361C13" w:rsidRDefault="00D94147" w:rsidP="009E35A0">
            <w:r>
              <w:rPr>
                <w:sz w:val="22"/>
                <w:szCs w:val="22"/>
              </w:rPr>
              <w:t>1,50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w:t>
            </w:r>
            <w:r>
              <w:rPr>
                <w:sz w:val="22"/>
                <w:szCs w:val="22"/>
              </w:rPr>
              <w:t xml:space="preserve">     </w:t>
            </w:r>
            <w:r w:rsidRPr="00361C13">
              <w:rPr>
                <w:sz w:val="22"/>
                <w:szCs w:val="22"/>
              </w:rPr>
              <w:t xml:space="preserve"> locul III</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1</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w:t>
            </w:r>
            <w:r>
              <w:rPr>
                <w:sz w:val="22"/>
                <w:szCs w:val="22"/>
              </w:rPr>
              <w:t xml:space="preserve">     </w:t>
            </w:r>
            <w:r w:rsidRPr="00361C13">
              <w:rPr>
                <w:sz w:val="22"/>
                <w:szCs w:val="22"/>
              </w:rPr>
              <w:t xml:space="preserve"> menţiune/premiu special</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0,75</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200" w:firstLine="105"/>
            </w:pPr>
            <w:r w:rsidRPr="00361C13">
              <w:rPr>
                <w:sz w:val="22"/>
                <w:szCs w:val="22"/>
              </w:rPr>
              <w:t>nivel interjudeţean/regional   locul I</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2,75</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C6A09">
            <w:r w:rsidRPr="00361C13">
              <w:rPr>
                <w:sz w:val="22"/>
                <w:szCs w:val="22"/>
              </w:rPr>
              <w:t xml:space="preserve">                                                       locul II</w:t>
            </w:r>
          </w:p>
        </w:tc>
        <w:tc>
          <w:tcPr>
            <w:tcW w:w="1098" w:type="dxa"/>
          </w:tcPr>
          <w:p w:rsidR="00D94147" w:rsidRPr="00361C13" w:rsidRDefault="00D94147" w:rsidP="00236AA2">
            <w:pPr>
              <w:jc w:val="center"/>
            </w:pPr>
          </w:p>
        </w:tc>
        <w:tc>
          <w:tcPr>
            <w:tcW w:w="1260" w:type="dxa"/>
          </w:tcPr>
          <w:p w:rsidR="00D94147" w:rsidRDefault="00D94147" w:rsidP="00072BD3">
            <w:pPr>
              <w:jc w:val="center"/>
            </w:pPr>
            <w:r>
              <w:rPr>
                <w:sz w:val="22"/>
                <w:szCs w:val="22"/>
              </w:rPr>
              <w:t>1,50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C6A09">
            <w:r w:rsidRPr="00361C13">
              <w:rPr>
                <w:sz w:val="22"/>
                <w:szCs w:val="22"/>
              </w:rPr>
              <w:t xml:space="preserve">                                                       locul III</w:t>
            </w:r>
          </w:p>
        </w:tc>
        <w:tc>
          <w:tcPr>
            <w:tcW w:w="1098" w:type="dxa"/>
          </w:tcPr>
          <w:p w:rsidR="00D94147" w:rsidRPr="00361C13" w:rsidRDefault="00D94147" w:rsidP="00236AA2">
            <w:pPr>
              <w:jc w:val="center"/>
            </w:pPr>
          </w:p>
        </w:tc>
        <w:tc>
          <w:tcPr>
            <w:tcW w:w="1260" w:type="dxa"/>
          </w:tcPr>
          <w:p w:rsidR="00D94147" w:rsidRDefault="00D94147" w:rsidP="00072BD3">
            <w:pPr>
              <w:jc w:val="center"/>
            </w:pPr>
            <w:r>
              <w:rPr>
                <w:sz w:val="22"/>
                <w:szCs w:val="22"/>
              </w:rPr>
              <w:t>0,50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C6A09">
            <w:r w:rsidRPr="00361C13">
              <w:rPr>
                <w:sz w:val="22"/>
                <w:szCs w:val="22"/>
              </w:rPr>
              <w:t xml:space="preserve">                                                       menţiune/premiu special</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1,75</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200" w:firstLine="105"/>
            </w:pPr>
            <w:r w:rsidRPr="00361C13">
              <w:rPr>
                <w:sz w:val="22"/>
                <w:szCs w:val="22"/>
              </w:rPr>
              <w:t>nivel judeţean                         locul I</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1</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locul II</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0,60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locul III</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0,40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bottom"/>
          </w:tcPr>
          <w:p w:rsidR="00D94147" w:rsidRPr="00361C13" w:rsidRDefault="00D94147" w:rsidP="005F61A8">
            <w:pPr>
              <w:ind w:firstLineChars="900" w:firstLine="471"/>
            </w:pPr>
            <w:r w:rsidRPr="00361C13">
              <w:rPr>
                <w:sz w:val="22"/>
                <w:szCs w:val="22"/>
              </w:rPr>
              <w:t xml:space="preserve">                   menţiune/premiu special</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0,25</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2F1D4D" w:rsidRDefault="00D94147" w:rsidP="00236AA2">
            <w:pPr>
              <w:jc w:val="both"/>
              <w:rPr>
                <w:b/>
                <w:bCs/>
              </w:rPr>
            </w:pPr>
            <w:r>
              <w:rPr>
                <w:b/>
                <w:bCs/>
              </w:rPr>
              <w:t>e) p</w:t>
            </w:r>
            <w:r w:rsidRPr="002F1D4D">
              <w:rPr>
                <w:b/>
                <w:bCs/>
              </w:rPr>
              <w:t>regătirea loturilor olimpice</w:t>
            </w:r>
            <w:r>
              <w:rPr>
                <w:b/>
                <w:bCs/>
              </w:rPr>
              <w:t xml:space="preserve"> de elevi</w:t>
            </w:r>
            <w:r w:rsidRPr="002F1D4D">
              <w:rPr>
                <w:b/>
                <w:bCs/>
              </w:rPr>
              <w:t>, participarea, î</w:t>
            </w:r>
            <w:r>
              <w:rPr>
                <w:b/>
                <w:bCs/>
              </w:rPr>
              <w:t xml:space="preserve">n calitate de membru al comisiei </w:t>
            </w:r>
            <w:r w:rsidRPr="002F1D4D">
              <w:rPr>
                <w:b/>
                <w:bCs/>
              </w:rPr>
              <w:t xml:space="preserve">de </w:t>
            </w:r>
            <w:r>
              <w:rPr>
                <w:b/>
                <w:bCs/>
              </w:rPr>
              <w:t>evaluare</w:t>
            </w:r>
            <w:r w:rsidRPr="0024643D">
              <w:rPr>
                <w:b/>
                <w:bCs/>
              </w:rPr>
              <w:t>/</w:t>
            </w:r>
            <w:r>
              <w:rPr>
                <w:b/>
                <w:bCs/>
              </w:rPr>
              <w:t>organizare, la</w:t>
            </w:r>
            <w:r w:rsidRPr="002F1D4D">
              <w:rPr>
                <w:b/>
                <w:bCs/>
              </w:rPr>
              <w:t xml:space="preserve"> olimpiadele</w:t>
            </w:r>
            <w:r>
              <w:rPr>
                <w:b/>
                <w:bCs/>
              </w:rPr>
              <w:t xml:space="preserve"> şi concursurile şcolare şi extraşcolare</w:t>
            </w:r>
            <w:r w:rsidRPr="002F1D4D">
              <w:rPr>
                <w:b/>
                <w:bCs/>
              </w:rPr>
              <w:t xml:space="preserve"> judeţene, interjudeţene</w:t>
            </w:r>
            <w:r>
              <w:rPr>
                <w:b/>
                <w:bCs/>
              </w:rPr>
              <w:t>, naţionale şi internaţionale incluse în programul de activităţi şi în c</w:t>
            </w:r>
            <w:r w:rsidRPr="002F1D4D">
              <w:rPr>
                <w:b/>
                <w:bCs/>
              </w:rPr>
              <w:t>alendarul inspectoratelor şcolare/ M</w:t>
            </w:r>
            <w:r>
              <w:rPr>
                <w:b/>
                <w:bCs/>
              </w:rPr>
              <w:t>EN</w:t>
            </w:r>
          </w:p>
        </w:tc>
        <w:tc>
          <w:tcPr>
            <w:tcW w:w="1098" w:type="dxa"/>
          </w:tcPr>
          <w:p w:rsidR="00D94147" w:rsidRPr="00361C13" w:rsidRDefault="00D94147" w:rsidP="00236AA2">
            <w:pPr>
              <w:jc w:val="center"/>
              <w:rPr>
                <w:b/>
                <w:bCs/>
                <w:sz w:val="28"/>
                <w:szCs w:val="28"/>
              </w:rPr>
            </w:pPr>
            <w:r>
              <w:rPr>
                <w:b/>
                <w:bCs/>
                <w:sz w:val="28"/>
                <w:szCs w:val="28"/>
              </w:rPr>
              <w:t>6</w:t>
            </w:r>
          </w:p>
        </w:tc>
        <w:tc>
          <w:tcPr>
            <w:tcW w:w="1260" w:type="dxa"/>
          </w:tcPr>
          <w:p w:rsidR="00D94147" w:rsidRPr="00361C13" w:rsidRDefault="00D94147" w:rsidP="00236AA2">
            <w:pPr>
              <w:jc w:val="center"/>
              <w:rPr>
                <w:b/>
                <w:bCs/>
                <w:sz w:val="28"/>
                <w:szCs w:val="28"/>
              </w:rPr>
            </w:pPr>
          </w:p>
        </w:tc>
        <w:tc>
          <w:tcPr>
            <w:tcW w:w="882" w:type="dxa"/>
          </w:tcPr>
          <w:p w:rsidR="00D94147" w:rsidRPr="00361C13" w:rsidRDefault="00D94147" w:rsidP="00236AA2">
            <w:pPr>
              <w:jc w:val="center"/>
              <w:rPr>
                <w:b/>
                <w:bCs/>
                <w:sz w:val="28"/>
                <w:szCs w:val="28"/>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EE1751" w:rsidRDefault="00D94147" w:rsidP="00536E43">
            <w:pPr>
              <w:rPr>
                <w:bCs/>
                <w:color w:val="000000"/>
              </w:rPr>
            </w:pPr>
            <w:r>
              <w:rPr>
                <w:bCs/>
                <w:color w:val="000000"/>
                <w:sz w:val="22"/>
                <w:szCs w:val="22"/>
              </w:rPr>
              <w:t xml:space="preserve">- însoţitor al  elevilor  la  concursuri şi </w:t>
            </w:r>
            <w:r w:rsidRPr="00105E55">
              <w:rPr>
                <w:bCs/>
                <w:sz w:val="22"/>
                <w:szCs w:val="22"/>
              </w:rPr>
              <w:t>olimpiade  la nivel</w:t>
            </w:r>
          </w:p>
        </w:tc>
        <w:tc>
          <w:tcPr>
            <w:tcW w:w="1098" w:type="dxa"/>
          </w:tcPr>
          <w:p w:rsidR="00D94147" w:rsidRPr="00EE1751" w:rsidRDefault="00D94147" w:rsidP="00236AA2">
            <w:pPr>
              <w:jc w:val="center"/>
              <w:rPr>
                <w:b/>
                <w:bCs/>
                <w:color w:val="000000"/>
              </w:rPr>
            </w:pPr>
          </w:p>
          <w:p w:rsidR="00D94147" w:rsidRPr="00EE1751" w:rsidRDefault="00D94147" w:rsidP="00236AA2">
            <w:pPr>
              <w:jc w:val="center"/>
              <w:rPr>
                <w:b/>
                <w:bCs/>
                <w:color w:val="000000"/>
              </w:rPr>
            </w:pPr>
          </w:p>
        </w:tc>
        <w:tc>
          <w:tcPr>
            <w:tcW w:w="1260" w:type="dxa"/>
          </w:tcPr>
          <w:p w:rsidR="00D94147" w:rsidRPr="003733A3" w:rsidRDefault="00D94147" w:rsidP="00A2509D">
            <w:pPr>
              <w:jc w:val="center"/>
              <w:rPr>
                <w:bCs/>
                <w:color w:val="000000"/>
              </w:rPr>
            </w:pPr>
            <w:r>
              <w:rPr>
                <w:bCs/>
                <w:color w:val="000000"/>
                <w:sz w:val="22"/>
                <w:szCs w:val="22"/>
              </w:rPr>
              <w:t>1</w:t>
            </w:r>
          </w:p>
        </w:tc>
        <w:tc>
          <w:tcPr>
            <w:tcW w:w="882" w:type="dxa"/>
          </w:tcPr>
          <w:p w:rsidR="00D94147" w:rsidRPr="00361C13" w:rsidRDefault="00D94147" w:rsidP="00236AA2">
            <w:pPr>
              <w:jc w:val="center"/>
              <w:rPr>
                <w:b/>
                <w:bCs/>
              </w:rPr>
            </w:pPr>
          </w:p>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EE1751" w:rsidRDefault="00D94147" w:rsidP="002A20B9">
            <w:pPr>
              <w:rPr>
                <w:bCs/>
                <w:color w:val="000000"/>
              </w:rPr>
            </w:pPr>
            <w:r w:rsidRPr="00EE1751">
              <w:rPr>
                <w:bCs/>
                <w:color w:val="000000"/>
                <w:sz w:val="22"/>
                <w:szCs w:val="22"/>
              </w:rPr>
              <w:t xml:space="preserve">     internaţional</w:t>
            </w:r>
          </w:p>
        </w:tc>
        <w:tc>
          <w:tcPr>
            <w:tcW w:w="1098" w:type="dxa"/>
          </w:tcPr>
          <w:p w:rsidR="00D94147" w:rsidRPr="00EE1751" w:rsidRDefault="00D94147" w:rsidP="00236AA2">
            <w:pPr>
              <w:jc w:val="center"/>
              <w:rPr>
                <w:b/>
                <w:bCs/>
                <w:color w:val="000000"/>
              </w:rPr>
            </w:pPr>
          </w:p>
        </w:tc>
        <w:tc>
          <w:tcPr>
            <w:tcW w:w="1260" w:type="dxa"/>
          </w:tcPr>
          <w:p w:rsidR="00D94147" w:rsidRPr="00EE1751" w:rsidRDefault="00D94147" w:rsidP="00236AA2">
            <w:pPr>
              <w:jc w:val="center"/>
              <w:rPr>
                <w:bCs/>
                <w:color w:val="000000"/>
              </w:rPr>
            </w:pPr>
            <w:r>
              <w:rPr>
                <w:bCs/>
                <w:color w:val="000000"/>
                <w:sz w:val="22"/>
                <w:szCs w:val="22"/>
              </w:rPr>
              <w:t>1,50</w:t>
            </w: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rPr>
          <w:trHeight w:val="255"/>
        </w:trPr>
        <w:tc>
          <w:tcPr>
            <w:tcW w:w="8494" w:type="dxa"/>
          </w:tcPr>
          <w:p w:rsidR="00D94147" w:rsidRPr="00EE1751" w:rsidRDefault="00D94147" w:rsidP="002A20B9">
            <w:pPr>
              <w:rPr>
                <w:bCs/>
                <w:color w:val="000000"/>
              </w:rPr>
            </w:pPr>
            <w:r w:rsidRPr="00EE1751">
              <w:rPr>
                <w:bCs/>
                <w:color w:val="000000"/>
                <w:sz w:val="22"/>
                <w:szCs w:val="22"/>
              </w:rPr>
              <w:t xml:space="preserve">     naţional</w:t>
            </w:r>
          </w:p>
        </w:tc>
        <w:tc>
          <w:tcPr>
            <w:tcW w:w="1098" w:type="dxa"/>
          </w:tcPr>
          <w:p w:rsidR="00D94147" w:rsidRPr="00EE1751" w:rsidRDefault="00D94147" w:rsidP="00236AA2">
            <w:pPr>
              <w:jc w:val="center"/>
              <w:rPr>
                <w:b/>
                <w:bCs/>
                <w:color w:val="000000"/>
              </w:rPr>
            </w:pPr>
          </w:p>
        </w:tc>
        <w:tc>
          <w:tcPr>
            <w:tcW w:w="1260" w:type="dxa"/>
          </w:tcPr>
          <w:p w:rsidR="00D94147" w:rsidRPr="00EE1751" w:rsidRDefault="00D94147" w:rsidP="00236AA2">
            <w:pPr>
              <w:jc w:val="center"/>
              <w:rPr>
                <w:bCs/>
                <w:color w:val="000000"/>
              </w:rPr>
            </w:pPr>
            <w:r>
              <w:rPr>
                <w:bCs/>
                <w:color w:val="000000"/>
                <w:sz w:val="22"/>
                <w:szCs w:val="22"/>
              </w:rPr>
              <w:t>1,25</w:t>
            </w: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rPr>
          <w:trHeight w:val="255"/>
        </w:trPr>
        <w:tc>
          <w:tcPr>
            <w:tcW w:w="8494" w:type="dxa"/>
          </w:tcPr>
          <w:p w:rsidR="00D94147" w:rsidRPr="00EE1751" w:rsidRDefault="00D94147" w:rsidP="002A20B9">
            <w:pPr>
              <w:rPr>
                <w:bCs/>
                <w:color w:val="000000"/>
              </w:rPr>
            </w:pPr>
            <w:r w:rsidRPr="00EE1751">
              <w:rPr>
                <w:bCs/>
                <w:color w:val="000000"/>
                <w:sz w:val="22"/>
                <w:szCs w:val="22"/>
              </w:rPr>
              <w:t xml:space="preserve">     interjudeţean</w:t>
            </w:r>
          </w:p>
        </w:tc>
        <w:tc>
          <w:tcPr>
            <w:tcW w:w="1098" w:type="dxa"/>
          </w:tcPr>
          <w:p w:rsidR="00D94147" w:rsidRPr="00EE1751" w:rsidRDefault="00D94147" w:rsidP="00236AA2">
            <w:pPr>
              <w:jc w:val="center"/>
              <w:rPr>
                <w:b/>
                <w:bCs/>
                <w:color w:val="000000"/>
              </w:rPr>
            </w:pPr>
          </w:p>
        </w:tc>
        <w:tc>
          <w:tcPr>
            <w:tcW w:w="1260" w:type="dxa"/>
          </w:tcPr>
          <w:p w:rsidR="00D94147" w:rsidRPr="00EE1751" w:rsidRDefault="00D94147" w:rsidP="00236AA2">
            <w:pPr>
              <w:jc w:val="center"/>
              <w:rPr>
                <w:bCs/>
                <w:color w:val="000000"/>
              </w:rPr>
            </w:pPr>
            <w:r>
              <w:rPr>
                <w:bCs/>
                <w:color w:val="000000"/>
                <w:sz w:val="22"/>
                <w:szCs w:val="22"/>
              </w:rPr>
              <w:t>1</w:t>
            </w: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EE1751" w:rsidRDefault="00D94147" w:rsidP="002A20B9">
            <w:pPr>
              <w:rPr>
                <w:bCs/>
                <w:color w:val="000000"/>
              </w:rPr>
            </w:pPr>
            <w:r w:rsidRPr="00EE1751">
              <w:rPr>
                <w:bCs/>
                <w:color w:val="000000"/>
                <w:sz w:val="22"/>
                <w:szCs w:val="22"/>
              </w:rPr>
              <w:t xml:space="preserve">     judeţean</w:t>
            </w:r>
          </w:p>
        </w:tc>
        <w:tc>
          <w:tcPr>
            <w:tcW w:w="1098" w:type="dxa"/>
          </w:tcPr>
          <w:p w:rsidR="00D94147" w:rsidRPr="00EE1751" w:rsidRDefault="00D94147" w:rsidP="00236AA2">
            <w:pPr>
              <w:jc w:val="center"/>
              <w:rPr>
                <w:b/>
                <w:bCs/>
                <w:color w:val="000000"/>
              </w:rPr>
            </w:pPr>
          </w:p>
        </w:tc>
        <w:tc>
          <w:tcPr>
            <w:tcW w:w="1260" w:type="dxa"/>
          </w:tcPr>
          <w:p w:rsidR="00D94147" w:rsidRPr="00EE1751" w:rsidRDefault="00D94147" w:rsidP="00236AA2">
            <w:pPr>
              <w:jc w:val="center"/>
              <w:rPr>
                <w:bCs/>
                <w:color w:val="000000"/>
              </w:rPr>
            </w:pPr>
            <w:r>
              <w:rPr>
                <w:bCs/>
                <w:color w:val="000000"/>
                <w:sz w:val="22"/>
                <w:szCs w:val="22"/>
              </w:rPr>
              <w:t>0,75</w:t>
            </w: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EE1751" w:rsidRDefault="00D94147" w:rsidP="002A20B9">
            <w:pPr>
              <w:rPr>
                <w:bCs/>
                <w:iCs/>
                <w:color w:val="000000"/>
              </w:rPr>
            </w:pPr>
            <w:r>
              <w:rPr>
                <w:bCs/>
                <w:color w:val="000000"/>
                <w:sz w:val="22"/>
                <w:szCs w:val="22"/>
              </w:rPr>
              <w:t>- participarea în calitate de membru al juriului/ de evaluare</w:t>
            </w:r>
            <w:r w:rsidRPr="004827AA">
              <w:rPr>
                <w:bCs/>
                <w:color w:val="000000"/>
                <w:sz w:val="22"/>
                <w:szCs w:val="22"/>
              </w:rPr>
              <w:t>/organizare</w:t>
            </w:r>
            <w:r>
              <w:rPr>
                <w:bCs/>
                <w:color w:val="000000"/>
                <w:sz w:val="22"/>
                <w:szCs w:val="22"/>
              </w:rPr>
              <w:t xml:space="preserve"> a concursurilor şi olimpiadelor</w:t>
            </w:r>
            <w:r w:rsidRPr="00EE1751">
              <w:rPr>
                <w:bCs/>
                <w:color w:val="000000"/>
                <w:sz w:val="22"/>
                <w:szCs w:val="22"/>
              </w:rPr>
              <w:t xml:space="preserve"> la nivel </w:t>
            </w:r>
          </w:p>
        </w:tc>
        <w:tc>
          <w:tcPr>
            <w:tcW w:w="1098" w:type="dxa"/>
          </w:tcPr>
          <w:p w:rsidR="00D94147" w:rsidRPr="00EE1751" w:rsidRDefault="00D94147" w:rsidP="00DF456D">
            <w:pPr>
              <w:jc w:val="center"/>
              <w:rPr>
                <w:b/>
                <w:bCs/>
                <w:color w:val="000000"/>
              </w:rPr>
            </w:pPr>
          </w:p>
        </w:tc>
        <w:tc>
          <w:tcPr>
            <w:tcW w:w="1260" w:type="dxa"/>
          </w:tcPr>
          <w:p w:rsidR="00D94147" w:rsidRPr="00A125AB" w:rsidRDefault="00D94147" w:rsidP="00236AA2">
            <w:pPr>
              <w:jc w:val="center"/>
              <w:rPr>
                <w:bCs/>
                <w:color w:val="000000"/>
              </w:rPr>
            </w:pPr>
            <w:r>
              <w:rPr>
                <w:bCs/>
                <w:color w:val="000000"/>
                <w:sz w:val="22"/>
                <w:szCs w:val="22"/>
              </w:rPr>
              <w:t>3</w:t>
            </w: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EE1751" w:rsidRDefault="00D94147" w:rsidP="00C27709">
            <w:pPr>
              <w:rPr>
                <w:bCs/>
                <w:color w:val="000000"/>
              </w:rPr>
            </w:pPr>
            <w:r w:rsidRPr="00EE1751">
              <w:rPr>
                <w:bCs/>
                <w:iCs/>
                <w:color w:val="000000"/>
                <w:sz w:val="22"/>
                <w:szCs w:val="22"/>
              </w:rPr>
              <w:t xml:space="preserve">     </w:t>
            </w:r>
            <w:r w:rsidRPr="00EE1751">
              <w:rPr>
                <w:bCs/>
                <w:color w:val="000000"/>
                <w:sz w:val="22"/>
                <w:szCs w:val="22"/>
              </w:rPr>
              <w:t>internaţional</w:t>
            </w:r>
          </w:p>
        </w:tc>
        <w:tc>
          <w:tcPr>
            <w:tcW w:w="1098" w:type="dxa"/>
          </w:tcPr>
          <w:p w:rsidR="00D94147" w:rsidRPr="00EE1751" w:rsidRDefault="00D94147" w:rsidP="00236AA2">
            <w:pPr>
              <w:jc w:val="center"/>
              <w:rPr>
                <w:b/>
                <w:bCs/>
                <w:color w:val="000000"/>
              </w:rPr>
            </w:pPr>
          </w:p>
        </w:tc>
        <w:tc>
          <w:tcPr>
            <w:tcW w:w="1260" w:type="dxa"/>
          </w:tcPr>
          <w:p w:rsidR="00D94147" w:rsidRPr="00EE1751" w:rsidRDefault="00D94147" w:rsidP="007911DD">
            <w:pPr>
              <w:jc w:val="center"/>
              <w:rPr>
                <w:bCs/>
                <w:color w:val="000000"/>
              </w:rPr>
            </w:pPr>
            <w:r>
              <w:rPr>
                <w:bCs/>
                <w:color w:val="000000"/>
                <w:sz w:val="22"/>
                <w:szCs w:val="22"/>
              </w:rPr>
              <w:t>1,75</w:t>
            </w: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rPr>
          <w:trHeight w:val="300"/>
        </w:trPr>
        <w:tc>
          <w:tcPr>
            <w:tcW w:w="8494" w:type="dxa"/>
          </w:tcPr>
          <w:p w:rsidR="00D94147" w:rsidRPr="00EE1751" w:rsidRDefault="00D94147" w:rsidP="002A20B9">
            <w:pPr>
              <w:rPr>
                <w:bCs/>
                <w:color w:val="000000"/>
              </w:rPr>
            </w:pPr>
            <w:r w:rsidRPr="00EE1751">
              <w:rPr>
                <w:bCs/>
                <w:color w:val="000000"/>
                <w:sz w:val="22"/>
                <w:szCs w:val="22"/>
              </w:rPr>
              <w:t xml:space="preserve">     naţional</w:t>
            </w:r>
          </w:p>
        </w:tc>
        <w:tc>
          <w:tcPr>
            <w:tcW w:w="1098" w:type="dxa"/>
          </w:tcPr>
          <w:p w:rsidR="00D94147" w:rsidRPr="00EE1751" w:rsidRDefault="00D94147" w:rsidP="00236AA2">
            <w:pPr>
              <w:jc w:val="center"/>
              <w:rPr>
                <w:b/>
                <w:bCs/>
                <w:color w:val="000000"/>
              </w:rPr>
            </w:pPr>
          </w:p>
        </w:tc>
        <w:tc>
          <w:tcPr>
            <w:tcW w:w="1260" w:type="dxa"/>
          </w:tcPr>
          <w:p w:rsidR="00D94147" w:rsidRPr="00EE1751" w:rsidRDefault="00D94147" w:rsidP="007911DD">
            <w:pPr>
              <w:jc w:val="center"/>
              <w:rPr>
                <w:bCs/>
                <w:color w:val="000000"/>
              </w:rPr>
            </w:pPr>
            <w:r>
              <w:rPr>
                <w:bCs/>
                <w:color w:val="000000"/>
                <w:sz w:val="22"/>
                <w:szCs w:val="22"/>
              </w:rPr>
              <w:t>1,50</w:t>
            </w: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rPr>
          <w:trHeight w:val="195"/>
        </w:trPr>
        <w:tc>
          <w:tcPr>
            <w:tcW w:w="8494" w:type="dxa"/>
          </w:tcPr>
          <w:p w:rsidR="00D94147" w:rsidRPr="00EE1751" w:rsidRDefault="00D94147" w:rsidP="002A20B9">
            <w:pPr>
              <w:rPr>
                <w:bCs/>
                <w:color w:val="000000"/>
              </w:rPr>
            </w:pPr>
            <w:r w:rsidRPr="00EE1751">
              <w:rPr>
                <w:bCs/>
                <w:color w:val="000000"/>
                <w:sz w:val="22"/>
                <w:szCs w:val="22"/>
              </w:rPr>
              <w:t xml:space="preserve">     interjudeţean</w:t>
            </w:r>
          </w:p>
        </w:tc>
        <w:tc>
          <w:tcPr>
            <w:tcW w:w="1098" w:type="dxa"/>
          </w:tcPr>
          <w:p w:rsidR="00D94147" w:rsidRPr="00EE1751" w:rsidRDefault="00D94147" w:rsidP="00236AA2">
            <w:pPr>
              <w:jc w:val="center"/>
              <w:rPr>
                <w:b/>
                <w:bCs/>
                <w:color w:val="000000"/>
              </w:rPr>
            </w:pPr>
          </w:p>
        </w:tc>
        <w:tc>
          <w:tcPr>
            <w:tcW w:w="1260" w:type="dxa"/>
          </w:tcPr>
          <w:p w:rsidR="00D94147" w:rsidRPr="00EE1751" w:rsidRDefault="00D94147" w:rsidP="007911DD">
            <w:pPr>
              <w:jc w:val="center"/>
              <w:rPr>
                <w:bCs/>
                <w:color w:val="000000"/>
              </w:rPr>
            </w:pPr>
            <w:r>
              <w:rPr>
                <w:bCs/>
                <w:color w:val="000000"/>
                <w:sz w:val="22"/>
                <w:szCs w:val="22"/>
              </w:rPr>
              <w:t>1</w:t>
            </w: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EE1751" w:rsidRDefault="00D94147" w:rsidP="002A20B9">
            <w:pPr>
              <w:rPr>
                <w:bCs/>
                <w:color w:val="000000"/>
              </w:rPr>
            </w:pPr>
            <w:r w:rsidRPr="00EE1751">
              <w:rPr>
                <w:bCs/>
                <w:color w:val="000000"/>
                <w:sz w:val="22"/>
                <w:szCs w:val="22"/>
              </w:rPr>
              <w:t xml:space="preserve">     judeţean</w:t>
            </w:r>
          </w:p>
        </w:tc>
        <w:tc>
          <w:tcPr>
            <w:tcW w:w="1098" w:type="dxa"/>
          </w:tcPr>
          <w:p w:rsidR="00D94147" w:rsidRPr="00EE1751" w:rsidRDefault="00D94147" w:rsidP="00236AA2">
            <w:pPr>
              <w:jc w:val="center"/>
              <w:rPr>
                <w:b/>
                <w:bCs/>
                <w:color w:val="000000"/>
              </w:rPr>
            </w:pPr>
          </w:p>
        </w:tc>
        <w:tc>
          <w:tcPr>
            <w:tcW w:w="1260" w:type="dxa"/>
          </w:tcPr>
          <w:p w:rsidR="00D94147" w:rsidRPr="00EE1751" w:rsidRDefault="00D94147" w:rsidP="007911DD">
            <w:pPr>
              <w:jc w:val="center"/>
              <w:rPr>
                <w:bCs/>
                <w:color w:val="000000"/>
              </w:rPr>
            </w:pPr>
            <w:r>
              <w:rPr>
                <w:bCs/>
                <w:color w:val="000000"/>
                <w:sz w:val="22"/>
                <w:szCs w:val="22"/>
              </w:rPr>
              <w:t>0,75</w:t>
            </w: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2F1D4D" w:rsidRDefault="00D94147" w:rsidP="00236AA2">
            <w:pPr>
              <w:jc w:val="both"/>
              <w:rPr>
                <w:b/>
                <w:bCs/>
              </w:rPr>
            </w:pPr>
            <w:r>
              <w:rPr>
                <w:b/>
                <w:bCs/>
              </w:rPr>
              <w:t>f</w:t>
            </w:r>
            <w:r w:rsidRPr="002F1D4D">
              <w:rPr>
                <w:b/>
                <w:bCs/>
              </w:rPr>
              <w:t xml:space="preserve">) </w:t>
            </w:r>
            <w:r w:rsidRPr="00640FCC">
              <w:rPr>
                <w:b/>
                <w:sz w:val="23"/>
                <w:szCs w:val="23"/>
              </w:rPr>
              <w:t xml:space="preserve">organizarea de concursuri </w:t>
            </w:r>
            <w:r w:rsidRPr="00640FCC">
              <w:rPr>
                <w:rFonts w:ascii="Tahoma" w:hAnsi="Tahoma" w:cs="Tahoma"/>
                <w:b/>
                <w:sz w:val="23"/>
                <w:szCs w:val="23"/>
              </w:rPr>
              <w:t>ș</w:t>
            </w:r>
            <w:r w:rsidRPr="00640FCC">
              <w:rPr>
                <w:b/>
                <w:sz w:val="23"/>
                <w:szCs w:val="23"/>
              </w:rPr>
              <w:t>i festivaluri la nivel interna</w:t>
            </w:r>
            <w:r w:rsidRPr="00640FCC">
              <w:rPr>
                <w:rFonts w:ascii="Tahoma" w:hAnsi="Tahoma" w:cs="Tahoma"/>
                <w:b/>
                <w:sz w:val="23"/>
                <w:szCs w:val="23"/>
              </w:rPr>
              <w:t>ț</w:t>
            </w:r>
            <w:r w:rsidRPr="00640FCC">
              <w:rPr>
                <w:b/>
                <w:sz w:val="23"/>
                <w:szCs w:val="23"/>
              </w:rPr>
              <w:t>ional, na</w:t>
            </w:r>
            <w:r w:rsidRPr="00640FCC">
              <w:rPr>
                <w:rFonts w:ascii="Tahoma" w:hAnsi="Tahoma" w:cs="Tahoma"/>
                <w:b/>
                <w:sz w:val="23"/>
                <w:szCs w:val="23"/>
              </w:rPr>
              <w:t>ț</w:t>
            </w:r>
            <w:r w:rsidRPr="00640FCC">
              <w:rPr>
                <w:b/>
                <w:sz w:val="23"/>
                <w:szCs w:val="23"/>
              </w:rPr>
              <w:t>ional sau interjude</w:t>
            </w:r>
            <w:r w:rsidRPr="00640FCC">
              <w:rPr>
                <w:rFonts w:ascii="Tahoma" w:hAnsi="Tahoma" w:cs="Tahoma"/>
                <w:b/>
                <w:sz w:val="23"/>
                <w:szCs w:val="23"/>
              </w:rPr>
              <w:t>ț</w:t>
            </w:r>
            <w:r w:rsidRPr="00640FCC">
              <w:rPr>
                <w:b/>
                <w:sz w:val="23"/>
                <w:szCs w:val="23"/>
              </w:rPr>
              <w:t>ean; organizarea de spectacole, expozi</w:t>
            </w:r>
            <w:r w:rsidRPr="00640FCC">
              <w:rPr>
                <w:rFonts w:ascii="Tahoma" w:hAnsi="Tahoma" w:cs="Tahoma"/>
                <w:b/>
                <w:sz w:val="23"/>
                <w:szCs w:val="23"/>
              </w:rPr>
              <w:t>ț</w:t>
            </w:r>
            <w:r w:rsidRPr="00640FCC">
              <w:rPr>
                <w:b/>
                <w:sz w:val="23"/>
                <w:szCs w:val="23"/>
              </w:rPr>
              <w:t>ii, concerte, simpozioane la nivel interna</w:t>
            </w:r>
            <w:r w:rsidRPr="00640FCC">
              <w:rPr>
                <w:rFonts w:ascii="Tahoma" w:hAnsi="Tahoma" w:cs="Tahoma"/>
                <w:b/>
                <w:sz w:val="23"/>
                <w:szCs w:val="23"/>
              </w:rPr>
              <w:t>ț</w:t>
            </w:r>
            <w:r w:rsidRPr="00640FCC">
              <w:rPr>
                <w:b/>
                <w:sz w:val="23"/>
                <w:szCs w:val="23"/>
              </w:rPr>
              <w:t>ional, na</w:t>
            </w:r>
            <w:r w:rsidRPr="00640FCC">
              <w:rPr>
                <w:rFonts w:ascii="Tahoma" w:hAnsi="Tahoma" w:cs="Tahoma"/>
                <w:b/>
                <w:sz w:val="23"/>
                <w:szCs w:val="23"/>
              </w:rPr>
              <w:t>ț</w:t>
            </w:r>
            <w:r w:rsidRPr="00640FCC">
              <w:rPr>
                <w:b/>
                <w:sz w:val="23"/>
                <w:szCs w:val="23"/>
              </w:rPr>
              <w:t>ional ori interjude</w:t>
            </w:r>
            <w:r w:rsidRPr="00640FCC">
              <w:rPr>
                <w:rFonts w:ascii="Tahoma" w:hAnsi="Tahoma" w:cs="Tahoma"/>
                <w:b/>
                <w:sz w:val="23"/>
                <w:szCs w:val="23"/>
              </w:rPr>
              <w:t>ț</w:t>
            </w:r>
            <w:r w:rsidRPr="00640FCC">
              <w:rPr>
                <w:b/>
                <w:sz w:val="23"/>
                <w:szCs w:val="23"/>
              </w:rPr>
              <w:t>ean incluse în programul de activită</w:t>
            </w:r>
            <w:r w:rsidRPr="00640FCC">
              <w:rPr>
                <w:rFonts w:ascii="Tahoma" w:hAnsi="Tahoma" w:cs="Tahoma"/>
                <w:b/>
                <w:sz w:val="23"/>
                <w:szCs w:val="23"/>
              </w:rPr>
              <w:t>ț</w:t>
            </w:r>
            <w:r w:rsidRPr="00640FCC">
              <w:rPr>
                <w:b/>
                <w:sz w:val="23"/>
                <w:szCs w:val="23"/>
              </w:rPr>
              <w:t xml:space="preserve">i </w:t>
            </w:r>
            <w:r w:rsidRPr="00640FCC">
              <w:rPr>
                <w:rFonts w:ascii="Tahoma" w:hAnsi="Tahoma" w:cs="Tahoma"/>
                <w:b/>
                <w:sz w:val="23"/>
                <w:szCs w:val="23"/>
              </w:rPr>
              <w:t>ș</w:t>
            </w:r>
            <w:r w:rsidRPr="00640FCC">
              <w:rPr>
                <w:b/>
                <w:sz w:val="23"/>
                <w:szCs w:val="23"/>
              </w:rPr>
              <w:t xml:space="preserve">i în calendarul inspectoratelor </w:t>
            </w:r>
            <w:r w:rsidRPr="00640FCC">
              <w:rPr>
                <w:rFonts w:ascii="Tahoma" w:hAnsi="Tahoma" w:cs="Tahoma"/>
                <w:b/>
                <w:sz w:val="23"/>
                <w:szCs w:val="23"/>
              </w:rPr>
              <w:t>ș</w:t>
            </w:r>
            <w:r w:rsidRPr="00640FCC">
              <w:rPr>
                <w:b/>
                <w:sz w:val="23"/>
                <w:szCs w:val="23"/>
              </w:rPr>
              <w:t>colare/M</w:t>
            </w:r>
            <w:r>
              <w:rPr>
                <w:b/>
                <w:sz w:val="23"/>
                <w:szCs w:val="23"/>
              </w:rPr>
              <w:t>EN</w:t>
            </w:r>
            <w:r w:rsidRPr="00640FCC">
              <w:rPr>
                <w:b/>
                <w:sz w:val="23"/>
                <w:szCs w:val="23"/>
              </w:rPr>
              <w:t>, certificate prin diplome sau adeverin</w:t>
            </w:r>
            <w:r w:rsidRPr="00640FCC">
              <w:rPr>
                <w:rFonts w:ascii="Tahoma" w:hAnsi="Tahoma" w:cs="Tahoma"/>
                <w:b/>
                <w:sz w:val="23"/>
                <w:szCs w:val="23"/>
              </w:rPr>
              <w:t>ț</w:t>
            </w:r>
            <w:r w:rsidRPr="00640FCC">
              <w:rPr>
                <w:b/>
                <w:sz w:val="23"/>
                <w:szCs w:val="23"/>
              </w:rPr>
              <w:t>e</w:t>
            </w:r>
            <w:r w:rsidRPr="002F1D4D">
              <w:rPr>
                <w:b/>
                <w:bCs/>
              </w:rPr>
              <w:t xml:space="preserve"> </w:t>
            </w:r>
          </w:p>
        </w:tc>
        <w:tc>
          <w:tcPr>
            <w:tcW w:w="1098" w:type="dxa"/>
          </w:tcPr>
          <w:p w:rsidR="00D94147" w:rsidRPr="001118B4" w:rsidRDefault="00D94147" w:rsidP="00236AA2">
            <w:pPr>
              <w:jc w:val="center"/>
              <w:rPr>
                <w:b/>
                <w:bCs/>
                <w:color w:val="000000"/>
                <w:sz w:val="28"/>
                <w:szCs w:val="28"/>
              </w:rPr>
            </w:pPr>
            <w:r w:rsidRPr="001118B4">
              <w:rPr>
                <w:b/>
                <w:bCs/>
                <w:color w:val="000000"/>
                <w:sz w:val="28"/>
                <w:szCs w:val="28"/>
              </w:rPr>
              <w:t>2</w:t>
            </w:r>
            <w:r>
              <w:rPr>
                <w:b/>
                <w:bCs/>
                <w:color w:val="000000"/>
                <w:sz w:val="28"/>
                <w:szCs w:val="28"/>
              </w:rPr>
              <w:t>0</w:t>
            </w:r>
          </w:p>
        </w:tc>
        <w:tc>
          <w:tcPr>
            <w:tcW w:w="1260" w:type="dxa"/>
          </w:tcPr>
          <w:p w:rsidR="00D94147" w:rsidRPr="00361C13" w:rsidRDefault="00D94147" w:rsidP="00236AA2">
            <w:pPr>
              <w:jc w:val="center"/>
              <w:rPr>
                <w:b/>
                <w:bCs/>
              </w:rPr>
            </w:pP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rPr>
          <w:trHeight w:val="320"/>
        </w:trPr>
        <w:tc>
          <w:tcPr>
            <w:tcW w:w="8494" w:type="dxa"/>
          </w:tcPr>
          <w:p w:rsidR="00D94147" w:rsidRDefault="00D94147" w:rsidP="00D10B09">
            <w:pPr>
              <w:rPr>
                <w:b/>
                <w:bCs/>
              </w:rPr>
            </w:pPr>
            <w:r>
              <w:rPr>
                <w:b/>
                <w:bCs/>
                <w:sz w:val="22"/>
                <w:szCs w:val="22"/>
              </w:rPr>
              <w:t xml:space="preserve">f1) organizarea de concursuri şi </w:t>
            </w:r>
            <w:r w:rsidRPr="00361C13">
              <w:rPr>
                <w:b/>
                <w:bCs/>
                <w:sz w:val="22"/>
                <w:szCs w:val="22"/>
              </w:rPr>
              <w:t xml:space="preserve"> festivaluri la nivel :</w:t>
            </w:r>
          </w:p>
        </w:tc>
        <w:tc>
          <w:tcPr>
            <w:tcW w:w="1098" w:type="dxa"/>
          </w:tcPr>
          <w:p w:rsidR="00D94147" w:rsidRPr="001C729A" w:rsidRDefault="00D94147" w:rsidP="00236AA2">
            <w:pPr>
              <w:jc w:val="center"/>
              <w:rPr>
                <w:b/>
                <w:color w:val="000000"/>
                <w:sz w:val="28"/>
                <w:szCs w:val="28"/>
              </w:rPr>
            </w:pPr>
          </w:p>
        </w:tc>
        <w:tc>
          <w:tcPr>
            <w:tcW w:w="1260" w:type="dxa"/>
          </w:tcPr>
          <w:p w:rsidR="00D94147" w:rsidRPr="00361C13" w:rsidRDefault="00D94147" w:rsidP="00236AA2">
            <w:pPr>
              <w:jc w:val="center"/>
              <w:rPr>
                <w:b/>
                <w:bCs/>
              </w:rPr>
            </w:pPr>
            <w:r>
              <w:rPr>
                <w:b/>
                <w:bCs/>
                <w:sz w:val="22"/>
                <w:szCs w:val="22"/>
              </w:rPr>
              <w:t>10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361C13" w:rsidRDefault="00D94147" w:rsidP="005F61A8">
            <w:pPr>
              <w:ind w:firstLineChars="500" w:firstLine="262"/>
            </w:pPr>
            <w:r>
              <w:rPr>
                <w:sz w:val="22"/>
                <w:szCs w:val="22"/>
              </w:rPr>
              <w:t>internaţional</w:t>
            </w:r>
          </w:p>
        </w:tc>
        <w:tc>
          <w:tcPr>
            <w:tcW w:w="1098" w:type="dxa"/>
          </w:tcPr>
          <w:p w:rsidR="00D94147" w:rsidRPr="001C729A" w:rsidRDefault="00D94147" w:rsidP="00236AA2">
            <w:pPr>
              <w:jc w:val="center"/>
              <w:rPr>
                <w:b/>
                <w:color w:val="000000"/>
                <w:sz w:val="28"/>
                <w:szCs w:val="28"/>
              </w:rPr>
            </w:pPr>
          </w:p>
        </w:tc>
        <w:tc>
          <w:tcPr>
            <w:tcW w:w="1260" w:type="dxa"/>
          </w:tcPr>
          <w:p w:rsidR="00D94147" w:rsidRPr="00361C13" w:rsidRDefault="00D94147" w:rsidP="00236AA2">
            <w:pPr>
              <w:jc w:val="center"/>
            </w:pPr>
            <w:r>
              <w:rPr>
                <w:sz w:val="22"/>
                <w:szCs w:val="22"/>
              </w:rPr>
              <w:t>4,50</w:t>
            </w:r>
          </w:p>
        </w:tc>
        <w:tc>
          <w:tcPr>
            <w:tcW w:w="882" w:type="dxa"/>
          </w:tcPr>
          <w:p w:rsidR="00D94147" w:rsidRPr="00361C13" w:rsidRDefault="00D94147" w:rsidP="00236AA2">
            <w:pPr>
              <w:jc w:val="center"/>
              <w:rPr>
                <w:b/>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rPr>
          <w:trHeight w:val="220"/>
        </w:trPr>
        <w:tc>
          <w:tcPr>
            <w:tcW w:w="8494" w:type="dxa"/>
          </w:tcPr>
          <w:p w:rsidR="00D94147" w:rsidRPr="00361C13" w:rsidRDefault="00D94147" w:rsidP="005F61A8">
            <w:pPr>
              <w:ind w:firstLineChars="500" w:firstLine="262"/>
            </w:pPr>
            <w:r>
              <w:rPr>
                <w:sz w:val="22"/>
                <w:szCs w:val="22"/>
              </w:rPr>
              <w:t>naţional</w:t>
            </w:r>
          </w:p>
        </w:tc>
        <w:tc>
          <w:tcPr>
            <w:tcW w:w="1098" w:type="dxa"/>
          </w:tcPr>
          <w:p w:rsidR="00D94147" w:rsidRPr="001C729A" w:rsidRDefault="00D94147" w:rsidP="00236AA2">
            <w:pPr>
              <w:jc w:val="center"/>
              <w:rPr>
                <w:color w:val="000000"/>
                <w:sz w:val="28"/>
                <w:szCs w:val="28"/>
              </w:rPr>
            </w:pPr>
          </w:p>
        </w:tc>
        <w:tc>
          <w:tcPr>
            <w:tcW w:w="1260" w:type="dxa"/>
          </w:tcPr>
          <w:p w:rsidR="00D94147" w:rsidRPr="00361C13" w:rsidRDefault="00D94147" w:rsidP="00236AA2">
            <w:pPr>
              <w:jc w:val="center"/>
            </w:pPr>
            <w:r>
              <w:rPr>
                <w:sz w:val="22"/>
                <w:szCs w:val="22"/>
              </w:rPr>
              <w:t>3,50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rPr>
          <w:trHeight w:val="280"/>
        </w:trPr>
        <w:tc>
          <w:tcPr>
            <w:tcW w:w="8494" w:type="dxa"/>
          </w:tcPr>
          <w:p w:rsidR="00D94147" w:rsidRDefault="00D94147" w:rsidP="005F61A8">
            <w:pPr>
              <w:ind w:firstLineChars="500" w:firstLine="262"/>
            </w:pPr>
            <w:r>
              <w:rPr>
                <w:sz w:val="22"/>
                <w:szCs w:val="22"/>
              </w:rPr>
              <w:t>interjudeţean</w:t>
            </w:r>
          </w:p>
        </w:tc>
        <w:tc>
          <w:tcPr>
            <w:tcW w:w="1098" w:type="dxa"/>
          </w:tcPr>
          <w:p w:rsidR="00D94147" w:rsidRPr="001C729A" w:rsidRDefault="00D94147" w:rsidP="00236AA2">
            <w:pPr>
              <w:jc w:val="center"/>
              <w:rPr>
                <w:color w:val="000000"/>
                <w:sz w:val="28"/>
                <w:szCs w:val="28"/>
              </w:rPr>
            </w:pPr>
          </w:p>
        </w:tc>
        <w:tc>
          <w:tcPr>
            <w:tcW w:w="1260" w:type="dxa"/>
          </w:tcPr>
          <w:p w:rsidR="00D94147" w:rsidRPr="00361C13" w:rsidRDefault="00D94147" w:rsidP="00236AA2">
            <w:pPr>
              <w:jc w:val="center"/>
            </w:pPr>
            <w:r>
              <w:rPr>
                <w:sz w:val="22"/>
                <w:szCs w:val="22"/>
              </w:rPr>
              <w:t>2</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361C13" w:rsidRDefault="00D94147" w:rsidP="00D10B09">
            <w:pPr>
              <w:rPr>
                <w:b/>
                <w:bCs/>
              </w:rPr>
            </w:pPr>
            <w:r>
              <w:rPr>
                <w:b/>
                <w:bCs/>
                <w:sz w:val="22"/>
                <w:szCs w:val="22"/>
              </w:rPr>
              <w:t>f2) organizarea  şi participarea la  expoziţii</w:t>
            </w:r>
            <w:r w:rsidRPr="00361C13">
              <w:rPr>
                <w:b/>
                <w:bCs/>
                <w:sz w:val="22"/>
                <w:szCs w:val="22"/>
              </w:rPr>
              <w:t xml:space="preserve">, </w:t>
            </w:r>
            <w:r>
              <w:rPr>
                <w:b/>
                <w:bCs/>
                <w:sz w:val="22"/>
                <w:szCs w:val="22"/>
              </w:rPr>
              <w:t xml:space="preserve">vernisaje, </w:t>
            </w:r>
            <w:r w:rsidRPr="00361C13">
              <w:rPr>
                <w:b/>
                <w:bCs/>
                <w:sz w:val="22"/>
                <w:szCs w:val="22"/>
              </w:rPr>
              <w:t>simpozioane la nivel :</w:t>
            </w:r>
          </w:p>
        </w:tc>
        <w:tc>
          <w:tcPr>
            <w:tcW w:w="1098" w:type="dxa"/>
          </w:tcPr>
          <w:p w:rsidR="00D94147" w:rsidRPr="001C729A" w:rsidRDefault="00D94147" w:rsidP="00236AA2">
            <w:pPr>
              <w:jc w:val="center"/>
              <w:rPr>
                <w:b/>
                <w:color w:val="000000"/>
                <w:sz w:val="28"/>
                <w:szCs w:val="28"/>
              </w:rPr>
            </w:pPr>
          </w:p>
        </w:tc>
        <w:tc>
          <w:tcPr>
            <w:tcW w:w="1260" w:type="dxa"/>
          </w:tcPr>
          <w:p w:rsidR="00D94147" w:rsidRPr="00361C13" w:rsidRDefault="00D94147" w:rsidP="00236AA2">
            <w:pPr>
              <w:jc w:val="center"/>
              <w:rPr>
                <w:b/>
                <w:bCs/>
              </w:rPr>
            </w:pPr>
            <w:r>
              <w:rPr>
                <w:b/>
                <w:bCs/>
                <w:sz w:val="22"/>
                <w:szCs w:val="22"/>
              </w:rPr>
              <w:t>10</w:t>
            </w:r>
          </w:p>
        </w:tc>
        <w:tc>
          <w:tcPr>
            <w:tcW w:w="882" w:type="dxa"/>
          </w:tcPr>
          <w:p w:rsidR="00D94147" w:rsidRPr="00361C13" w:rsidRDefault="00D94147" w:rsidP="00236AA2">
            <w:pPr>
              <w:jc w:val="center"/>
              <w:rPr>
                <w:b/>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361C13" w:rsidRDefault="00D94147" w:rsidP="005F61A8">
            <w:pPr>
              <w:ind w:firstLineChars="500" w:firstLine="262"/>
            </w:pPr>
            <w:r w:rsidRPr="00361C13">
              <w:rPr>
                <w:sz w:val="22"/>
                <w:szCs w:val="22"/>
              </w:rPr>
              <w:t>internaţional;</w:t>
            </w:r>
          </w:p>
        </w:tc>
        <w:tc>
          <w:tcPr>
            <w:tcW w:w="1098" w:type="dxa"/>
          </w:tcPr>
          <w:p w:rsidR="00D94147" w:rsidRPr="00C55D0E" w:rsidRDefault="00D94147" w:rsidP="00236AA2">
            <w:pPr>
              <w:jc w:val="center"/>
              <w:rPr>
                <w:color w:val="FF0000"/>
                <w:sz w:val="28"/>
                <w:szCs w:val="28"/>
              </w:rPr>
            </w:pPr>
          </w:p>
        </w:tc>
        <w:tc>
          <w:tcPr>
            <w:tcW w:w="1260" w:type="dxa"/>
          </w:tcPr>
          <w:p w:rsidR="00D94147" w:rsidRPr="00361C13" w:rsidRDefault="00D94147" w:rsidP="00BA75ED">
            <w:pPr>
              <w:jc w:val="center"/>
            </w:pPr>
            <w:r>
              <w:rPr>
                <w:sz w:val="22"/>
                <w:szCs w:val="22"/>
              </w:rPr>
              <w:t>4,50</w:t>
            </w:r>
          </w:p>
        </w:tc>
        <w:tc>
          <w:tcPr>
            <w:tcW w:w="882" w:type="dxa"/>
          </w:tcPr>
          <w:p w:rsidR="00D94147" w:rsidRPr="00361C13" w:rsidRDefault="00D94147" w:rsidP="00236AA2">
            <w:pPr>
              <w:jc w:val="center"/>
              <w:rPr>
                <w:b/>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rPr>
          <w:trHeight w:val="200"/>
        </w:trPr>
        <w:tc>
          <w:tcPr>
            <w:tcW w:w="8494" w:type="dxa"/>
          </w:tcPr>
          <w:p w:rsidR="00D94147" w:rsidRPr="00361C13" w:rsidRDefault="00D94147" w:rsidP="005F61A8">
            <w:pPr>
              <w:ind w:firstLineChars="500" w:firstLine="262"/>
            </w:pPr>
            <w:r>
              <w:rPr>
                <w:sz w:val="22"/>
                <w:szCs w:val="22"/>
              </w:rPr>
              <w:t>naţional</w:t>
            </w:r>
          </w:p>
        </w:tc>
        <w:tc>
          <w:tcPr>
            <w:tcW w:w="1098" w:type="dxa"/>
          </w:tcPr>
          <w:p w:rsidR="00D94147" w:rsidRPr="00C55D0E" w:rsidRDefault="00D94147" w:rsidP="00236AA2">
            <w:pPr>
              <w:jc w:val="center"/>
              <w:rPr>
                <w:color w:val="FF0000"/>
                <w:sz w:val="28"/>
                <w:szCs w:val="28"/>
              </w:rPr>
            </w:pPr>
          </w:p>
        </w:tc>
        <w:tc>
          <w:tcPr>
            <w:tcW w:w="1260" w:type="dxa"/>
          </w:tcPr>
          <w:p w:rsidR="00D94147" w:rsidRPr="00361C13" w:rsidRDefault="00D94147" w:rsidP="00BA75ED">
            <w:pPr>
              <w:jc w:val="center"/>
            </w:pPr>
            <w:r>
              <w:rPr>
                <w:sz w:val="22"/>
                <w:szCs w:val="22"/>
              </w:rPr>
              <w:t>3,30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rPr>
          <w:trHeight w:val="280"/>
        </w:trPr>
        <w:tc>
          <w:tcPr>
            <w:tcW w:w="8494" w:type="dxa"/>
          </w:tcPr>
          <w:p w:rsidR="00D94147" w:rsidRDefault="00D94147" w:rsidP="005F61A8">
            <w:pPr>
              <w:ind w:firstLineChars="500" w:firstLine="262"/>
            </w:pPr>
            <w:r>
              <w:rPr>
                <w:sz w:val="22"/>
                <w:szCs w:val="22"/>
              </w:rPr>
              <w:t>interjudeţean</w:t>
            </w:r>
          </w:p>
        </w:tc>
        <w:tc>
          <w:tcPr>
            <w:tcW w:w="1098" w:type="dxa"/>
          </w:tcPr>
          <w:p w:rsidR="00D94147" w:rsidRPr="00C55D0E" w:rsidRDefault="00D94147" w:rsidP="00236AA2">
            <w:pPr>
              <w:jc w:val="center"/>
              <w:rPr>
                <w:color w:val="FF0000"/>
              </w:rPr>
            </w:pPr>
          </w:p>
        </w:tc>
        <w:tc>
          <w:tcPr>
            <w:tcW w:w="1260" w:type="dxa"/>
          </w:tcPr>
          <w:p w:rsidR="00D94147" w:rsidRPr="00361C13" w:rsidRDefault="00D94147" w:rsidP="007911DD">
            <w:pPr>
              <w:jc w:val="center"/>
            </w:pPr>
            <w:r>
              <w:rPr>
                <w:sz w:val="22"/>
                <w:szCs w:val="22"/>
              </w:rPr>
              <w:t>2</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292F83" w:rsidRDefault="00D94147" w:rsidP="00236AA2">
            <w:pPr>
              <w:jc w:val="both"/>
              <w:rPr>
                <w:b/>
                <w:bCs/>
              </w:rPr>
            </w:pPr>
            <w:r>
              <w:rPr>
                <w:b/>
                <w:bCs/>
              </w:rPr>
              <w:t>g</w:t>
            </w:r>
            <w:r w:rsidRPr="00C55D0E">
              <w:rPr>
                <w:b/>
                <w:bCs/>
              </w:rPr>
              <w:t xml:space="preserve">) </w:t>
            </w:r>
            <w:r w:rsidRPr="00C55D0E">
              <w:rPr>
                <w:b/>
                <w:sz w:val="23"/>
                <w:szCs w:val="23"/>
              </w:rPr>
              <w:t xml:space="preserve">activitatea </w:t>
            </w:r>
            <w:r w:rsidRPr="00C55D0E">
              <w:rPr>
                <w:rFonts w:ascii="Tahoma" w:hAnsi="Tahoma" w:cs="Tahoma"/>
                <w:b/>
                <w:sz w:val="23"/>
                <w:szCs w:val="23"/>
              </w:rPr>
              <w:t>ș</w:t>
            </w:r>
            <w:r w:rsidRPr="00C55D0E">
              <w:rPr>
                <w:b/>
                <w:sz w:val="23"/>
                <w:szCs w:val="23"/>
              </w:rPr>
              <w:t>i rezultatele ob</w:t>
            </w:r>
            <w:r w:rsidRPr="00C55D0E">
              <w:rPr>
                <w:rFonts w:ascii="Tahoma" w:hAnsi="Tahoma" w:cs="Tahoma"/>
                <w:b/>
                <w:sz w:val="23"/>
                <w:szCs w:val="23"/>
              </w:rPr>
              <w:t>ț</w:t>
            </w:r>
            <w:r w:rsidRPr="00C55D0E">
              <w:rPr>
                <w:b/>
                <w:sz w:val="23"/>
                <w:szCs w:val="23"/>
              </w:rPr>
              <w:t>inute în centrele de excelen</w:t>
            </w:r>
            <w:r w:rsidRPr="00C55D0E">
              <w:rPr>
                <w:rFonts w:ascii="Tahoma" w:hAnsi="Tahoma" w:cs="Tahoma"/>
                <w:b/>
                <w:sz w:val="23"/>
                <w:szCs w:val="23"/>
              </w:rPr>
              <w:t>ț</w:t>
            </w:r>
            <w:r w:rsidRPr="00C55D0E">
              <w:rPr>
                <w:b/>
                <w:sz w:val="23"/>
                <w:szCs w:val="23"/>
              </w:rPr>
              <w:t>ă, certificate de inspectorul de specialitate sau cu elevi cu dificultă</w:t>
            </w:r>
            <w:r w:rsidRPr="00C55D0E">
              <w:rPr>
                <w:rFonts w:ascii="Tahoma" w:hAnsi="Tahoma" w:cs="Tahoma"/>
                <w:b/>
                <w:sz w:val="23"/>
                <w:szCs w:val="23"/>
              </w:rPr>
              <w:t>ț</w:t>
            </w:r>
            <w:r w:rsidRPr="00C55D0E">
              <w:rPr>
                <w:b/>
                <w:sz w:val="23"/>
                <w:szCs w:val="23"/>
              </w:rPr>
              <w:t>i de învă</w:t>
            </w:r>
            <w:r w:rsidRPr="00C55D0E">
              <w:rPr>
                <w:rFonts w:ascii="Tahoma" w:hAnsi="Tahoma" w:cs="Tahoma"/>
                <w:b/>
                <w:sz w:val="23"/>
                <w:szCs w:val="23"/>
              </w:rPr>
              <w:t>ț</w:t>
            </w:r>
            <w:r w:rsidRPr="00C55D0E">
              <w:rPr>
                <w:b/>
                <w:sz w:val="23"/>
                <w:szCs w:val="23"/>
              </w:rPr>
              <w:t>are, certificate de centrele jude</w:t>
            </w:r>
            <w:r w:rsidRPr="00C55D0E">
              <w:rPr>
                <w:rFonts w:ascii="Tahoma" w:hAnsi="Tahoma" w:cs="Tahoma"/>
                <w:b/>
                <w:sz w:val="23"/>
                <w:szCs w:val="23"/>
              </w:rPr>
              <w:t>ț</w:t>
            </w:r>
            <w:r w:rsidRPr="00C55D0E">
              <w:rPr>
                <w:b/>
                <w:sz w:val="23"/>
                <w:szCs w:val="23"/>
              </w:rPr>
              <w:t xml:space="preserve">ene de resurse </w:t>
            </w:r>
            <w:r w:rsidRPr="00C55D0E">
              <w:rPr>
                <w:rFonts w:ascii="Tahoma" w:hAnsi="Tahoma" w:cs="Tahoma"/>
                <w:b/>
                <w:sz w:val="23"/>
                <w:szCs w:val="23"/>
              </w:rPr>
              <w:t>ș</w:t>
            </w:r>
            <w:r w:rsidRPr="00C55D0E">
              <w:rPr>
                <w:b/>
                <w:sz w:val="23"/>
                <w:szCs w:val="23"/>
              </w:rPr>
              <w:t>i asisten</w:t>
            </w:r>
            <w:r w:rsidRPr="00C55D0E">
              <w:rPr>
                <w:rFonts w:ascii="Tahoma" w:hAnsi="Tahoma" w:cs="Tahoma"/>
                <w:b/>
                <w:sz w:val="23"/>
                <w:szCs w:val="23"/>
              </w:rPr>
              <w:t>ț</w:t>
            </w:r>
            <w:r w:rsidRPr="00C55D0E">
              <w:rPr>
                <w:b/>
                <w:sz w:val="23"/>
                <w:szCs w:val="23"/>
              </w:rPr>
              <w:t>ă educa</w:t>
            </w:r>
            <w:r w:rsidRPr="00C55D0E">
              <w:rPr>
                <w:rFonts w:ascii="Tahoma" w:hAnsi="Tahoma" w:cs="Tahoma"/>
                <w:b/>
                <w:sz w:val="23"/>
                <w:szCs w:val="23"/>
              </w:rPr>
              <w:t>ț</w:t>
            </w:r>
            <w:r w:rsidRPr="00C55D0E">
              <w:rPr>
                <w:b/>
                <w:sz w:val="23"/>
                <w:szCs w:val="23"/>
              </w:rPr>
              <w:t>ională/Centrul Municipiului Bucure</w:t>
            </w:r>
            <w:r w:rsidRPr="00C55D0E">
              <w:rPr>
                <w:rFonts w:ascii="Tahoma" w:hAnsi="Tahoma" w:cs="Tahoma"/>
                <w:b/>
                <w:sz w:val="23"/>
                <w:szCs w:val="23"/>
              </w:rPr>
              <w:t>ș</w:t>
            </w:r>
            <w:r w:rsidRPr="00C55D0E">
              <w:rPr>
                <w:b/>
                <w:sz w:val="23"/>
                <w:szCs w:val="23"/>
              </w:rPr>
              <w:t xml:space="preserve">ti de Resurse </w:t>
            </w:r>
            <w:r w:rsidRPr="00C55D0E">
              <w:rPr>
                <w:rFonts w:ascii="Tahoma" w:hAnsi="Tahoma" w:cs="Tahoma"/>
                <w:b/>
                <w:sz w:val="23"/>
                <w:szCs w:val="23"/>
              </w:rPr>
              <w:t>ș</w:t>
            </w:r>
            <w:r w:rsidRPr="00C55D0E">
              <w:rPr>
                <w:b/>
                <w:sz w:val="23"/>
                <w:szCs w:val="23"/>
              </w:rPr>
              <w:t>i Asisten</w:t>
            </w:r>
            <w:r w:rsidRPr="00C55D0E">
              <w:rPr>
                <w:rFonts w:ascii="Tahoma" w:hAnsi="Tahoma" w:cs="Tahoma"/>
                <w:b/>
                <w:sz w:val="23"/>
                <w:szCs w:val="23"/>
              </w:rPr>
              <w:t>ț</w:t>
            </w:r>
            <w:r w:rsidRPr="00C55D0E">
              <w:rPr>
                <w:b/>
                <w:sz w:val="23"/>
                <w:szCs w:val="23"/>
              </w:rPr>
              <w:t>ă Educa</w:t>
            </w:r>
            <w:r w:rsidRPr="00C55D0E">
              <w:rPr>
                <w:rFonts w:ascii="Tahoma" w:hAnsi="Tahoma" w:cs="Tahoma"/>
                <w:b/>
                <w:sz w:val="23"/>
                <w:szCs w:val="23"/>
              </w:rPr>
              <w:t>ț</w:t>
            </w:r>
            <w:r w:rsidRPr="00C55D0E">
              <w:rPr>
                <w:b/>
                <w:sz w:val="23"/>
                <w:szCs w:val="23"/>
              </w:rPr>
              <w:t>ională</w:t>
            </w:r>
          </w:p>
        </w:tc>
        <w:tc>
          <w:tcPr>
            <w:tcW w:w="1098" w:type="dxa"/>
          </w:tcPr>
          <w:p w:rsidR="00D94147" w:rsidRPr="001C729A" w:rsidRDefault="00D94147" w:rsidP="00236AA2">
            <w:pPr>
              <w:jc w:val="center"/>
              <w:rPr>
                <w:b/>
                <w:bCs/>
                <w:color w:val="000000"/>
                <w:sz w:val="28"/>
                <w:szCs w:val="28"/>
              </w:rPr>
            </w:pPr>
            <w:r w:rsidRPr="001C729A">
              <w:rPr>
                <w:b/>
                <w:bCs/>
                <w:color w:val="000000"/>
                <w:sz w:val="28"/>
                <w:szCs w:val="28"/>
              </w:rPr>
              <w:t>1</w:t>
            </w:r>
            <w:r>
              <w:rPr>
                <w:b/>
                <w:bCs/>
                <w:color w:val="000000"/>
                <w:sz w:val="28"/>
                <w:szCs w:val="28"/>
              </w:rPr>
              <w:t>,50</w:t>
            </w:r>
          </w:p>
        </w:tc>
        <w:tc>
          <w:tcPr>
            <w:tcW w:w="1260" w:type="dxa"/>
          </w:tcPr>
          <w:p w:rsidR="00D94147" w:rsidRPr="00361C13" w:rsidRDefault="00D94147" w:rsidP="00E648EF">
            <w:pPr>
              <w:rPr>
                <w:b/>
                <w:bCs/>
              </w:rPr>
            </w:pPr>
          </w:p>
        </w:tc>
        <w:tc>
          <w:tcPr>
            <w:tcW w:w="882" w:type="dxa"/>
          </w:tcPr>
          <w:p w:rsidR="00D94147" w:rsidRPr="00361C13" w:rsidRDefault="00D94147" w:rsidP="00E648EF">
            <w:pP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292F83" w:rsidRDefault="00D94147" w:rsidP="0009530D">
            <w:pPr>
              <w:tabs>
                <w:tab w:val="left" w:pos="330"/>
              </w:tabs>
              <w:jc w:val="both"/>
              <w:rPr>
                <w:b/>
                <w:bCs/>
              </w:rPr>
            </w:pPr>
            <w:r>
              <w:rPr>
                <w:b/>
                <w:bCs/>
              </w:rPr>
              <w:t>h</w:t>
            </w:r>
            <w:r w:rsidRPr="00292F83">
              <w:rPr>
                <w:b/>
                <w:bCs/>
              </w:rPr>
              <w:t xml:space="preserve">) </w:t>
            </w:r>
            <w:r>
              <w:rPr>
                <w:b/>
                <w:bCs/>
              </w:rPr>
              <w:t>a</w:t>
            </w:r>
            <w:r w:rsidRPr="00AF4BD0">
              <w:rPr>
                <w:b/>
                <w:bCs/>
              </w:rPr>
              <w:t>ctivitate de coordonator de programe educative şcolare şi extraşcolare sau îndrumarea colectivelor redacţionale ale revistelor şcolare</w:t>
            </w:r>
            <w:r>
              <w:rPr>
                <w:b/>
                <w:bCs/>
              </w:rPr>
              <w:t xml:space="preserve"> avizate de inspectoratul şcolar</w:t>
            </w:r>
          </w:p>
        </w:tc>
        <w:tc>
          <w:tcPr>
            <w:tcW w:w="1098" w:type="dxa"/>
          </w:tcPr>
          <w:p w:rsidR="00D94147" w:rsidRPr="001118B4" w:rsidRDefault="00D94147" w:rsidP="00236AA2">
            <w:pPr>
              <w:jc w:val="center"/>
              <w:rPr>
                <w:b/>
                <w:bCs/>
                <w:color w:val="000000"/>
                <w:sz w:val="28"/>
                <w:szCs w:val="28"/>
              </w:rPr>
            </w:pPr>
            <w:r>
              <w:rPr>
                <w:b/>
                <w:bCs/>
                <w:color w:val="000000"/>
                <w:sz w:val="28"/>
                <w:szCs w:val="28"/>
              </w:rPr>
              <w:t>3</w:t>
            </w:r>
          </w:p>
        </w:tc>
        <w:tc>
          <w:tcPr>
            <w:tcW w:w="1260" w:type="dxa"/>
          </w:tcPr>
          <w:p w:rsidR="00D94147" w:rsidRPr="0009530D" w:rsidRDefault="00D94147" w:rsidP="00236AA2">
            <w:pPr>
              <w:jc w:val="center"/>
              <w:rPr>
                <w:b/>
                <w:bCs/>
                <w:color w:val="FF0000"/>
              </w:rPr>
            </w:pP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09530D" w:rsidRDefault="00D94147" w:rsidP="0009530D">
            <w:pPr>
              <w:tabs>
                <w:tab w:val="left" w:pos="330"/>
              </w:tabs>
              <w:jc w:val="both"/>
              <w:rPr>
                <w:bCs/>
              </w:rPr>
            </w:pPr>
            <w:r w:rsidRPr="00655378">
              <w:rPr>
                <w:bCs/>
              </w:rPr>
              <w:t xml:space="preserve">     - activitate de coordonator de programe educative şcolare şi extraşcolare</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1, 50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361C13" w:rsidRDefault="00D94147" w:rsidP="0009530D">
            <w:r>
              <w:rPr>
                <w:bCs/>
              </w:rPr>
              <w:t xml:space="preserve">   </w:t>
            </w:r>
            <w:r w:rsidRPr="00655378">
              <w:rPr>
                <w:bCs/>
              </w:rPr>
              <w:t xml:space="preserve">  - îndrumarea colectivelor redacţionale ale revistelor şcolare</w:t>
            </w:r>
          </w:p>
        </w:tc>
        <w:tc>
          <w:tcPr>
            <w:tcW w:w="1098" w:type="dxa"/>
          </w:tcPr>
          <w:p w:rsidR="00D94147" w:rsidRPr="00361C13" w:rsidRDefault="00D94147" w:rsidP="00236AA2">
            <w:pPr>
              <w:jc w:val="center"/>
            </w:pPr>
          </w:p>
        </w:tc>
        <w:tc>
          <w:tcPr>
            <w:tcW w:w="1260" w:type="dxa"/>
          </w:tcPr>
          <w:p w:rsidR="00D94147" w:rsidRPr="00361C13" w:rsidRDefault="00D94147" w:rsidP="0038515E">
            <w:pPr>
              <w:jc w:val="center"/>
            </w:pPr>
            <w:r>
              <w:rPr>
                <w:sz w:val="22"/>
                <w:szCs w:val="22"/>
              </w:rPr>
              <w:t>1,50</w:t>
            </w:r>
          </w:p>
        </w:tc>
        <w:tc>
          <w:tcPr>
            <w:tcW w:w="882" w:type="dxa"/>
          </w:tcPr>
          <w:p w:rsidR="00D94147" w:rsidRPr="00361C13" w:rsidRDefault="00D94147" w:rsidP="00236AA2">
            <w:pPr>
              <w:jc w:val="cente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292F83" w:rsidRDefault="00D94147" w:rsidP="00236AA2">
            <w:pPr>
              <w:ind w:right="-108"/>
              <w:jc w:val="both"/>
              <w:rPr>
                <w:b/>
              </w:rPr>
            </w:pPr>
            <w:r>
              <w:rPr>
                <w:b/>
              </w:rPr>
              <w:t>i</w:t>
            </w:r>
            <w:r w:rsidRPr="00292F83">
              <w:rPr>
                <w:b/>
              </w:rPr>
              <w:t>)</w:t>
            </w:r>
            <w:r w:rsidRPr="00D35618">
              <w:rPr>
                <w:b/>
                <w:bCs/>
              </w:rPr>
              <w:t xml:space="preserve"> </w:t>
            </w:r>
            <w:r>
              <w:rPr>
                <w:b/>
                <w:bCs/>
              </w:rPr>
              <w:t>Activitate dovedită în</w:t>
            </w:r>
            <w:r w:rsidRPr="00292F83">
              <w:rPr>
                <w:b/>
                <w:bCs/>
              </w:rPr>
              <w:t xml:space="preserve"> cadrul Strategiei naţionale de acţiune comunitară</w:t>
            </w:r>
          </w:p>
        </w:tc>
        <w:tc>
          <w:tcPr>
            <w:tcW w:w="1098" w:type="dxa"/>
          </w:tcPr>
          <w:p w:rsidR="00D94147" w:rsidRPr="00361C13" w:rsidRDefault="00D94147" w:rsidP="00236AA2">
            <w:pPr>
              <w:jc w:val="center"/>
              <w:rPr>
                <w:b/>
                <w:sz w:val="28"/>
                <w:szCs w:val="28"/>
              </w:rPr>
            </w:pPr>
            <w:r>
              <w:rPr>
                <w:b/>
                <w:bCs/>
                <w:sz w:val="28"/>
                <w:szCs w:val="28"/>
              </w:rPr>
              <w:t>1</w:t>
            </w:r>
          </w:p>
        </w:tc>
        <w:tc>
          <w:tcPr>
            <w:tcW w:w="1260" w:type="dxa"/>
          </w:tcPr>
          <w:p w:rsidR="00D94147" w:rsidRPr="008D2E18" w:rsidRDefault="00D94147" w:rsidP="007A1FBB">
            <w:pPr>
              <w:rPr>
                <w:b/>
              </w:rPr>
            </w:pPr>
          </w:p>
        </w:tc>
        <w:tc>
          <w:tcPr>
            <w:tcW w:w="882" w:type="dxa"/>
          </w:tcPr>
          <w:p w:rsidR="00D94147" w:rsidRPr="00361C13" w:rsidRDefault="00D94147" w:rsidP="007A1FBB">
            <w:pPr>
              <w:rPr>
                <w:b/>
              </w:rPr>
            </w:pPr>
            <w:r w:rsidRPr="00361C13">
              <w:rPr>
                <w:sz w:val="22"/>
                <w:szCs w:val="22"/>
              </w:rPr>
              <w:t xml:space="preserve">         </w:t>
            </w:r>
          </w:p>
        </w:tc>
        <w:tc>
          <w:tcPr>
            <w:tcW w:w="1260" w:type="dxa"/>
          </w:tcPr>
          <w:p w:rsidR="00D94147" w:rsidRPr="00361C13" w:rsidRDefault="00D94147"/>
        </w:tc>
        <w:tc>
          <w:tcPr>
            <w:tcW w:w="1440" w:type="dxa"/>
          </w:tcPr>
          <w:p w:rsidR="00D94147" w:rsidRPr="00361C13" w:rsidRDefault="00D94147" w:rsidP="003355E9"/>
        </w:tc>
        <w:tc>
          <w:tcPr>
            <w:tcW w:w="1517" w:type="dxa"/>
          </w:tcPr>
          <w:p w:rsidR="00D94147" w:rsidRPr="00361C13" w:rsidRDefault="00D94147" w:rsidP="003355E9"/>
        </w:tc>
      </w:tr>
      <w:tr w:rsidR="00D94147" w:rsidRPr="00361C13">
        <w:trPr>
          <w:trHeight w:val="585"/>
        </w:trPr>
        <w:tc>
          <w:tcPr>
            <w:tcW w:w="8494" w:type="dxa"/>
          </w:tcPr>
          <w:p w:rsidR="00D94147" w:rsidRPr="0009530D" w:rsidRDefault="00D94147" w:rsidP="0009530D">
            <w:pPr>
              <w:tabs>
                <w:tab w:val="left" w:pos="330"/>
              </w:tabs>
              <w:jc w:val="both"/>
              <w:rPr>
                <w:b/>
                <w:bCs/>
              </w:rPr>
            </w:pPr>
            <w:r>
              <w:rPr>
                <w:b/>
                <w:bCs/>
              </w:rPr>
              <w:t>j</w:t>
            </w:r>
            <w:r w:rsidRPr="00AF4BD0">
              <w:rPr>
                <w:b/>
                <w:bCs/>
              </w:rPr>
              <w:t xml:space="preserve">) </w:t>
            </w:r>
            <w:r>
              <w:rPr>
                <w:b/>
              </w:rPr>
              <w:t>crearea de softuri educaţionale în specialitate, platforme de e-larning pentru susţinerea progresului şcolar, avizate de MEN</w:t>
            </w:r>
          </w:p>
        </w:tc>
        <w:tc>
          <w:tcPr>
            <w:tcW w:w="1098" w:type="dxa"/>
          </w:tcPr>
          <w:p w:rsidR="00D94147" w:rsidRPr="00361C13" w:rsidRDefault="00D94147" w:rsidP="00236AA2">
            <w:pPr>
              <w:jc w:val="center"/>
              <w:rPr>
                <w:b/>
                <w:bCs/>
                <w:sz w:val="28"/>
                <w:szCs w:val="28"/>
              </w:rPr>
            </w:pPr>
            <w:r>
              <w:rPr>
                <w:b/>
                <w:sz w:val="28"/>
                <w:szCs w:val="28"/>
              </w:rPr>
              <w:t>2</w:t>
            </w:r>
          </w:p>
        </w:tc>
        <w:tc>
          <w:tcPr>
            <w:tcW w:w="1260" w:type="dxa"/>
          </w:tcPr>
          <w:p w:rsidR="00D94147" w:rsidRDefault="00D94147" w:rsidP="006360CC">
            <w:pPr>
              <w:rPr>
                <w:b/>
                <w:bCs/>
              </w:rPr>
            </w:pPr>
          </w:p>
          <w:p w:rsidR="00D94147" w:rsidRPr="001C729A" w:rsidRDefault="00D94147" w:rsidP="001C729A">
            <w:pPr>
              <w:rPr>
                <w:bCs/>
              </w:rPr>
            </w:pPr>
          </w:p>
        </w:tc>
        <w:tc>
          <w:tcPr>
            <w:tcW w:w="882" w:type="dxa"/>
          </w:tcPr>
          <w:p w:rsidR="00D94147" w:rsidRPr="00361C13" w:rsidRDefault="00D94147" w:rsidP="006360CC">
            <w:pPr>
              <w:rPr>
                <w:b/>
                <w:bCs/>
              </w:rPr>
            </w:pPr>
          </w:p>
        </w:tc>
        <w:tc>
          <w:tcPr>
            <w:tcW w:w="1260" w:type="dxa"/>
          </w:tcPr>
          <w:p w:rsidR="00D94147" w:rsidRPr="00361C13" w:rsidRDefault="00D94147" w:rsidP="00236AA2">
            <w:pPr>
              <w:jc w:val="center"/>
              <w:rPr>
                <w:b/>
                <w:bCs/>
              </w:rPr>
            </w:pPr>
          </w:p>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center"/>
          </w:tcPr>
          <w:p w:rsidR="00D94147" w:rsidRDefault="00D94147" w:rsidP="00236AA2">
            <w:pPr>
              <w:jc w:val="center"/>
              <w:rPr>
                <w:b/>
                <w:sz w:val="28"/>
                <w:szCs w:val="28"/>
              </w:rPr>
            </w:pPr>
            <w:r w:rsidRPr="00361C13">
              <w:rPr>
                <w:b/>
                <w:sz w:val="28"/>
                <w:szCs w:val="28"/>
              </w:rPr>
              <w:t>TOTAL CRITERIUL 1</w:t>
            </w:r>
          </w:p>
          <w:p w:rsidR="00D94147" w:rsidRDefault="00D94147" w:rsidP="00236AA2">
            <w:pPr>
              <w:jc w:val="center"/>
              <w:rPr>
                <w:b/>
                <w:sz w:val="28"/>
                <w:szCs w:val="28"/>
              </w:rPr>
            </w:pPr>
          </w:p>
          <w:p w:rsidR="00D94147" w:rsidRPr="00361C13" w:rsidRDefault="00D94147" w:rsidP="00065AC9">
            <w:pPr>
              <w:rPr>
                <w:b/>
                <w:sz w:val="28"/>
                <w:szCs w:val="28"/>
              </w:rPr>
            </w:pPr>
          </w:p>
        </w:tc>
        <w:tc>
          <w:tcPr>
            <w:tcW w:w="1098" w:type="dxa"/>
          </w:tcPr>
          <w:p w:rsidR="00D94147" w:rsidRPr="00361C13" w:rsidRDefault="00D94147" w:rsidP="00236AA2">
            <w:pPr>
              <w:jc w:val="center"/>
              <w:rPr>
                <w:b/>
                <w:sz w:val="28"/>
                <w:szCs w:val="28"/>
              </w:rPr>
            </w:pPr>
            <w:r>
              <w:rPr>
                <w:b/>
                <w:sz w:val="28"/>
                <w:szCs w:val="28"/>
              </w:rPr>
              <w:t>80</w:t>
            </w:r>
          </w:p>
          <w:p w:rsidR="00D94147" w:rsidRPr="00361C13" w:rsidRDefault="00D94147" w:rsidP="00236AA2">
            <w:pPr>
              <w:jc w:val="center"/>
              <w:rPr>
                <w:b/>
                <w:sz w:val="28"/>
                <w:szCs w:val="28"/>
              </w:rPr>
            </w:pPr>
            <w:r w:rsidRPr="00361C13">
              <w:rPr>
                <w:b/>
                <w:sz w:val="28"/>
                <w:szCs w:val="28"/>
              </w:rPr>
              <w:t>puncte</w:t>
            </w:r>
          </w:p>
        </w:tc>
        <w:tc>
          <w:tcPr>
            <w:tcW w:w="1260" w:type="dxa"/>
          </w:tcPr>
          <w:p w:rsidR="00D94147" w:rsidRPr="00361C13" w:rsidRDefault="00D94147" w:rsidP="00236AA2">
            <w:pPr>
              <w:jc w:val="center"/>
            </w:pP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Default="00D94147" w:rsidP="00BC48B3">
            <w:pPr>
              <w:jc w:val="both"/>
              <w:rPr>
                <w:b/>
                <w:bCs/>
                <w:sz w:val="28"/>
                <w:szCs w:val="28"/>
                <w:highlight w:val="yellow"/>
              </w:rPr>
            </w:pPr>
            <w:r w:rsidRPr="00BC48B3">
              <w:rPr>
                <w:b/>
                <w:bCs/>
                <w:sz w:val="28"/>
                <w:szCs w:val="28"/>
                <w:highlight w:val="yellow"/>
              </w:rPr>
              <w:t>2. Performanţe deosebite în inovarea didactică/ managerială, materializate:</w:t>
            </w:r>
          </w:p>
          <w:p w:rsidR="00D94147" w:rsidRPr="00BC48B3" w:rsidRDefault="00D94147" w:rsidP="00BC48B3">
            <w:pPr>
              <w:jc w:val="both"/>
              <w:rPr>
                <w:b/>
                <w:bCs/>
                <w:sz w:val="28"/>
                <w:szCs w:val="28"/>
                <w:highlight w:val="yellow"/>
              </w:rPr>
            </w:pPr>
          </w:p>
        </w:tc>
        <w:tc>
          <w:tcPr>
            <w:tcW w:w="1098" w:type="dxa"/>
          </w:tcPr>
          <w:p w:rsidR="00D94147" w:rsidRPr="009841C4" w:rsidRDefault="00D94147" w:rsidP="00FA2F44">
            <w:pPr>
              <w:jc w:val="center"/>
              <w:rPr>
                <w:b/>
                <w:bCs/>
                <w:sz w:val="28"/>
                <w:szCs w:val="28"/>
                <w:highlight w:val="yellow"/>
              </w:rPr>
            </w:pPr>
            <w:r>
              <w:rPr>
                <w:b/>
                <w:bCs/>
                <w:sz w:val="28"/>
                <w:szCs w:val="28"/>
                <w:highlight w:val="yellow"/>
              </w:rPr>
              <w:t>10</w:t>
            </w:r>
          </w:p>
        </w:tc>
        <w:tc>
          <w:tcPr>
            <w:tcW w:w="1260" w:type="dxa"/>
          </w:tcPr>
          <w:p w:rsidR="00D94147" w:rsidRPr="009841C4" w:rsidRDefault="00D94147" w:rsidP="00236AA2">
            <w:pPr>
              <w:jc w:val="center"/>
              <w:rPr>
                <w:b/>
                <w:bCs/>
                <w:highlight w:val="yellow"/>
              </w:rPr>
            </w:pPr>
          </w:p>
        </w:tc>
        <w:tc>
          <w:tcPr>
            <w:tcW w:w="882" w:type="dxa"/>
          </w:tcPr>
          <w:p w:rsidR="00D94147" w:rsidRPr="009841C4" w:rsidRDefault="00D94147" w:rsidP="00236AA2">
            <w:pPr>
              <w:jc w:val="center"/>
              <w:rPr>
                <w:b/>
                <w:bCs/>
                <w:highlight w:val="yellow"/>
              </w:rPr>
            </w:pPr>
          </w:p>
        </w:tc>
        <w:tc>
          <w:tcPr>
            <w:tcW w:w="1260" w:type="dxa"/>
          </w:tcPr>
          <w:p w:rsidR="00D94147" w:rsidRPr="009841C4" w:rsidRDefault="00D94147" w:rsidP="00236AA2">
            <w:pPr>
              <w:jc w:val="center"/>
              <w:rPr>
                <w:b/>
                <w:bCs/>
                <w:highlight w:val="yellow"/>
              </w:rPr>
            </w:pPr>
          </w:p>
        </w:tc>
        <w:tc>
          <w:tcPr>
            <w:tcW w:w="1440" w:type="dxa"/>
          </w:tcPr>
          <w:p w:rsidR="00D94147" w:rsidRPr="009841C4" w:rsidRDefault="00D94147">
            <w:pPr>
              <w:rPr>
                <w:highlight w:val="yellow"/>
              </w:rPr>
            </w:pPr>
          </w:p>
        </w:tc>
        <w:tc>
          <w:tcPr>
            <w:tcW w:w="1517" w:type="dxa"/>
          </w:tcPr>
          <w:p w:rsidR="00D94147" w:rsidRPr="009841C4" w:rsidRDefault="00D94147">
            <w:pPr>
              <w:rPr>
                <w:b/>
                <w:bCs/>
                <w:highlight w:val="yellow"/>
              </w:rPr>
            </w:pPr>
          </w:p>
        </w:tc>
      </w:tr>
      <w:tr w:rsidR="00D94147" w:rsidRPr="00361C13">
        <w:tc>
          <w:tcPr>
            <w:tcW w:w="8494" w:type="dxa"/>
          </w:tcPr>
          <w:p w:rsidR="00D94147" w:rsidRPr="00292F83" w:rsidRDefault="00D94147" w:rsidP="00236AA2">
            <w:pPr>
              <w:jc w:val="both"/>
              <w:rPr>
                <w:b/>
                <w:bCs/>
              </w:rPr>
            </w:pPr>
            <w:r>
              <w:rPr>
                <w:b/>
                <w:bCs/>
              </w:rPr>
              <w:t xml:space="preserve">a) </w:t>
            </w:r>
            <w:r w:rsidRPr="00292F83">
              <w:rPr>
                <w:b/>
                <w:bCs/>
              </w:rPr>
              <w:t>elaborarea de programe şcolare, regulamente, metodologii, îndrumătoare/ghiduri metodice, manuale şcolare, auxil</w:t>
            </w:r>
            <w:r>
              <w:rPr>
                <w:b/>
                <w:bCs/>
              </w:rPr>
              <w:t xml:space="preserve">iare didactice, </w:t>
            </w:r>
            <w:r w:rsidRPr="00292F83">
              <w:rPr>
                <w:b/>
                <w:bCs/>
              </w:rPr>
              <w:t xml:space="preserve"> avizate de inspectoratul şcolar sa</w:t>
            </w:r>
            <w:r>
              <w:rPr>
                <w:b/>
                <w:bCs/>
              </w:rPr>
              <w:t>u de MEN</w:t>
            </w:r>
            <w:r w:rsidRPr="00292F83">
              <w:rPr>
                <w:b/>
                <w:bCs/>
              </w:rPr>
              <w:t>, după caz; cărţi în domeniul educaţional, în</w:t>
            </w:r>
            <w:r>
              <w:rPr>
                <w:b/>
                <w:bCs/>
              </w:rPr>
              <w:t>registrate cu ISBN/ISSN,</w:t>
            </w:r>
            <w:r w:rsidRPr="00292F83">
              <w:rPr>
                <w:b/>
                <w:bCs/>
              </w:rPr>
              <w:t xml:space="preserve"> elaborarea de programe şcolare pentru discipline opţionale noi</w:t>
            </w:r>
            <w:r>
              <w:rPr>
                <w:b/>
                <w:bCs/>
              </w:rPr>
              <w:t xml:space="preserve">, însoţite de suportul de curs </w:t>
            </w:r>
            <w:r w:rsidRPr="00F24E06">
              <w:rPr>
                <w:b/>
                <w:sz w:val="23"/>
                <w:szCs w:val="23"/>
              </w:rPr>
              <w:t>sau vizând curriculumul pentru op</w:t>
            </w:r>
            <w:r w:rsidRPr="00F24E06">
              <w:rPr>
                <w:rFonts w:ascii="Tahoma" w:hAnsi="Tahoma" w:cs="Tahoma"/>
                <w:b/>
                <w:sz w:val="23"/>
                <w:szCs w:val="23"/>
              </w:rPr>
              <w:t>ț</w:t>
            </w:r>
            <w:r w:rsidRPr="00F24E06">
              <w:rPr>
                <w:b/>
                <w:sz w:val="23"/>
                <w:szCs w:val="23"/>
              </w:rPr>
              <w:t xml:space="preserve">ional integrat în dezvoltare locală, avizate de inspectoratul </w:t>
            </w:r>
            <w:r w:rsidRPr="00F24E06">
              <w:rPr>
                <w:rFonts w:ascii="Tahoma" w:hAnsi="Tahoma" w:cs="Tahoma"/>
                <w:b/>
                <w:sz w:val="23"/>
                <w:szCs w:val="23"/>
              </w:rPr>
              <w:t>ș</w:t>
            </w:r>
            <w:r w:rsidRPr="00F24E06">
              <w:rPr>
                <w:b/>
                <w:sz w:val="23"/>
                <w:szCs w:val="23"/>
              </w:rPr>
              <w:t>colar</w:t>
            </w:r>
            <w:r w:rsidRPr="00F24E06">
              <w:rPr>
                <w:b/>
                <w:bCs/>
              </w:rPr>
              <w:t>:</w:t>
            </w:r>
          </w:p>
        </w:tc>
        <w:tc>
          <w:tcPr>
            <w:tcW w:w="1098" w:type="dxa"/>
          </w:tcPr>
          <w:p w:rsidR="00D94147" w:rsidRPr="00361C13" w:rsidRDefault="00D94147" w:rsidP="00236AA2">
            <w:pPr>
              <w:jc w:val="center"/>
              <w:rPr>
                <w:b/>
                <w:bCs/>
              </w:rPr>
            </w:pPr>
          </w:p>
          <w:p w:rsidR="00D94147" w:rsidRPr="00346181" w:rsidRDefault="00D94147" w:rsidP="00236AA2">
            <w:pPr>
              <w:jc w:val="center"/>
              <w:rPr>
                <w:b/>
                <w:bCs/>
              </w:rPr>
            </w:pPr>
            <w:r w:rsidRPr="00346181">
              <w:rPr>
                <w:b/>
                <w:bCs/>
              </w:rPr>
              <w:t>1,50</w:t>
            </w:r>
          </w:p>
          <w:p w:rsidR="00D94147" w:rsidRPr="00361C13" w:rsidRDefault="00D94147" w:rsidP="00236AA2">
            <w:pPr>
              <w:jc w:val="center"/>
              <w:rPr>
                <w:b/>
                <w:bCs/>
                <w:sz w:val="28"/>
                <w:szCs w:val="28"/>
              </w:rPr>
            </w:pPr>
          </w:p>
        </w:tc>
        <w:tc>
          <w:tcPr>
            <w:tcW w:w="1260" w:type="dxa"/>
          </w:tcPr>
          <w:p w:rsidR="00D94147" w:rsidRPr="00361C13" w:rsidRDefault="00D94147" w:rsidP="00236AA2">
            <w:pPr>
              <w:jc w:val="center"/>
              <w:rPr>
                <w:b/>
                <w:bCs/>
              </w:rPr>
            </w:pPr>
          </w:p>
        </w:tc>
        <w:tc>
          <w:tcPr>
            <w:tcW w:w="882" w:type="dxa"/>
          </w:tcPr>
          <w:p w:rsidR="00D94147" w:rsidRPr="00361C13" w:rsidRDefault="00D94147" w:rsidP="00236AA2">
            <w:pPr>
              <w:jc w:val="center"/>
              <w:rPr>
                <w:b/>
                <w:bCs/>
              </w:rPr>
            </w:pPr>
          </w:p>
        </w:tc>
        <w:tc>
          <w:tcPr>
            <w:tcW w:w="1260" w:type="dxa"/>
          </w:tcPr>
          <w:p w:rsidR="00D94147" w:rsidRPr="00361C13" w:rsidRDefault="00D94147" w:rsidP="00236AA2">
            <w:pPr>
              <w:jc w:val="center"/>
              <w:rPr>
                <w:b/>
                <w:bCs/>
              </w:rPr>
            </w:pPr>
          </w:p>
        </w:tc>
        <w:tc>
          <w:tcPr>
            <w:tcW w:w="1440" w:type="dxa"/>
          </w:tcPr>
          <w:p w:rsidR="00D94147" w:rsidRPr="00361C13" w:rsidRDefault="00D94147">
            <w:r w:rsidRPr="00361C13">
              <w:rPr>
                <w:b/>
                <w:bCs/>
                <w:sz w:val="22"/>
                <w:szCs w:val="22"/>
              </w:rPr>
              <w:t> </w:t>
            </w:r>
          </w:p>
        </w:tc>
        <w:tc>
          <w:tcPr>
            <w:tcW w:w="1517" w:type="dxa"/>
          </w:tcPr>
          <w:p w:rsidR="00D94147" w:rsidRPr="00361C13" w:rsidRDefault="00D94147">
            <w:pPr>
              <w:rPr>
                <w:b/>
                <w:bCs/>
              </w:rPr>
            </w:pPr>
          </w:p>
        </w:tc>
      </w:tr>
      <w:tr w:rsidR="00D94147" w:rsidRPr="00361C13">
        <w:tc>
          <w:tcPr>
            <w:tcW w:w="8494" w:type="dxa"/>
          </w:tcPr>
          <w:p w:rsidR="00D94147" w:rsidRPr="00361C13" w:rsidRDefault="00D94147" w:rsidP="005F61A8">
            <w:pPr>
              <w:ind w:firstLineChars="200" w:firstLine="105"/>
            </w:pPr>
            <w:r w:rsidRPr="00361C13">
              <w:rPr>
                <w:sz w:val="22"/>
                <w:szCs w:val="22"/>
              </w:rPr>
              <w:t>contribuţia la elaborarea de programe şcolare avizate de inspecto</w:t>
            </w:r>
            <w:r>
              <w:rPr>
                <w:sz w:val="22"/>
                <w:szCs w:val="22"/>
              </w:rPr>
              <w:t>ratul şcolar sau de M.E.N.</w:t>
            </w:r>
            <w:r w:rsidRPr="00361C13">
              <w:rPr>
                <w:sz w:val="22"/>
                <w:szCs w:val="22"/>
              </w:rPr>
              <w:t>., după caz</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0,20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61C13" w:rsidRDefault="00D94147" w:rsidP="005F61A8">
            <w:pPr>
              <w:ind w:firstLineChars="200" w:firstLine="105"/>
            </w:pPr>
            <w:r w:rsidRPr="00361C13">
              <w:rPr>
                <w:sz w:val="22"/>
                <w:szCs w:val="22"/>
              </w:rPr>
              <w:t>contribuţia la elaborarea de regulamente avizate de inspe</w:t>
            </w:r>
            <w:r>
              <w:rPr>
                <w:sz w:val="22"/>
                <w:szCs w:val="22"/>
              </w:rPr>
              <w:t>ctoratul şcolar sau de M.E.N</w:t>
            </w:r>
            <w:r w:rsidRPr="00361C13">
              <w:rPr>
                <w:sz w:val="22"/>
                <w:szCs w:val="22"/>
              </w:rPr>
              <w:t>., după caz</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0,10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61C13" w:rsidRDefault="00D94147" w:rsidP="005F61A8">
            <w:pPr>
              <w:ind w:firstLineChars="200" w:firstLine="105"/>
            </w:pPr>
            <w:r w:rsidRPr="00361C13">
              <w:rPr>
                <w:sz w:val="22"/>
                <w:szCs w:val="22"/>
              </w:rPr>
              <w:t>contribuţia la elaborarea de metodologii avizate de inspe</w:t>
            </w:r>
            <w:r>
              <w:rPr>
                <w:sz w:val="22"/>
                <w:szCs w:val="22"/>
              </w:rPr>
              <w:t>ctoratul şcolar sau de M.E.N</w:t>
            </w:r>
            <w:r w:rsidRPr="00361C13">
              <w:rPr>
                <w:sz w:val="22"/>
                <w:szCs w:val="22"/>
              </w:rPr>
              <w:t>., după caz</w:t>
            </w:r>
          </w:p>
        </w:tc>
        <w:tc>
          <w:tcPr>
            <w:tcW w:w="1098" w:type="dxa"/>
          </w:tcPr>
          <w:p w:rsidR="00D94147" w:rsidRPr="00361C13" w:rsidRDefault="00D94147" w:rsidP="00236AA2">
            <w:pPr>
              <w:jc w:val="center"/>
            </w:pPr>
          </w:p>
        </w:tc>
        <w:tc>
          <w:tcPr>
            <w:tcW w:w="1260" w:type="dxa"/>
          </w:tcPr>
          <w:p w:rsidR="00D94147" w:rsidRPr="00361C13" w:rsidRDefault="00D94147" w:rsidP="000370CF">
            <w:pPr>
              <w:jc w:val="center"/>
            </w:pPr>
            <w:r>
              <w:rPr>
                <w:sz w:val="22"/>
                <w:szCs w:val="22"/>
              </w:rPr>
              <w:t>0,10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61C13" w:rsidRDefault="00D94147" w:rsidP="005F61A8">
            <w:pPr>
              <w:ind w:firstLineChars="200" w:firstLine="105"/>
            </w:pPr>
            <w:r w:rsidRPr="00361C13">
              <w:rPr>
                <w:sz w:val="22"/>
                <w:szCs w:val="22"/>
              </w:rPr>
              <w:t>contribuţia la elaborarea de îndrumătoare/ghiduri metodice avizate de inspe</w:t>
            </w:r>
            <w:r>
              <w:rPr>
                <w:sz w:val="22"/>
                <w:szCs w:val="22"/>
              </w:rPr>
              <w:t>ctoratul şcolar sau de M.E.N</w:t>
            </w:r>
            <w:r w:rsidRPr="00361C13">
              <w:rPr>
                <w:sz w:val="22"/>
                <w:szCs w:val="22"/>
              </w:rPr>
              <w:t>., după caz</w:t>
            </w:r>
          </w:p>
        </w:tc>
        <w:tc>
          <w:tcPr>
            <w:tcW w:w="1098" w:type="dxa"/>
          </w:tcPr>
          <w:p w:rsidR="00D94147" w:rsidRPr="00361C13" w:rsidRDefault="00D94147" w:rsidP="001D32FB"/>
        </w:tc>
        <w:tc>
          <w:tcPr>
            <w:tcW w:w="1260" w:type="dxa"/>
          </w:tcPr>
          <w:p w:rsidR="00D94147" w:rsidRPr="00361C13" w:rsidRDefault="00D94147" w:rsidP="00236AA2">
            <w:pPr>
              <w:jc w:val="center"/>
            </w:pPr>
            <w:r>
              <w:rPr>
                <w:sz w:val="22"/>
                <w:szCs w:val="22"/>
              </w:rPr>
              <w:t>0,20</w:t>
            </w:r>
          </w:p>
        </w:tc>
        <w:tc>
          <w:tcPr>
            <w:tcW w:w="882" w:type="dxa"/>
          </w:tcPr>
          <w:p w:rsidR="00D94147" w:rsidRPr="00361C13" w:rsidRDefault="00D94147" w:rsidP="007A1FBB"/>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61C13" w:rsidRDefault="00D94147" w:rsidP="005F61A8">
            <w:pPr>
              <w:ind w:firstLineChars="200" w:firstLine="105"/>
            </w:pPr>
            <w:r w:rsidRPr="00361C13">
              <w:rPr>
                <w:sz w:val="22"/>
                <w:szCs w:val="22"/>
              </w:rPr>
              <w:t>contribuţia la elaborarea de manu</w:t>
            </w:r>
            <w:r>
              <w:rPr>
                <w:sz w:val="22"/>
                <w:szCs w:val="22"/>
              </w:rPr>
              <w:t>ale şcolare avizate de M.E.N</w:t>
            </w:r>
            <w:r w:rsidRPr="00361C13">
              <w:rPr>
                <w:sz w:val="22"/>
                <w:szCs w:val="22"/>
              </w:rPr>
              <w:t>.</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0,10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61C13" w:rsidRDefault="00D94147" w:rsidP="005F61A8">
            <w:pPr>
              <w:ind w:firstLineChars="200" w:firstLine="105"/>
            </w:pPr>
            <w:r w:rsidRPr="00361C13">
              <w:rPr>
                <w:sz w:val="22"/>
                <w:szCs w:val="22"/>
              </w:rPr>
              <w:t>contribuţia la elaborarea de auxiliare</w:t>
            </w:r>
            <w:r>
              <w:rPr>
                <w:sz w:val="22"/>
                <w:szCs w:val="22"/>
              </w:rPr>
              <w:t xml:space="preserve"> didactice avizate</w:t>
            </w:r>
            <w:r w:rsidRPr="00361C13">
              <w:rPr>
                <w:sz w:val="22"/>
                <w:szCs w:val="22"/>
              </w:rPr>
              <w:t xml:space="preserve"> de inspe</w:t>
            </w:r>
            <w:r>
              <w:rPr>
                <w:sz w:val="22"/>
                <w:szCs w:val="22"/>
              </w:rPr>
              <w:t>ctoratul şcolar sau de M.E.N</w:t>
            </w:r>
            <w:r w:rsidRPr="00361C13">
              <w:rPr>
                <w:sz w:val="22"/>
                <w:szCs w:val="22"/>
              </w:rPr>
              <w:t>., după caz</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0,20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61C13" w:rsidRDefault="00D94147" w:rsidP="005F61A8">
            <w:pPr>
              <w:ind w:firstLineChars="200" w:firstLine="105"/>
            </w:pPr>
            <w:r>
              <w:rPr>
                <w:sz w:val="22"/>
                <w:szCs w:val="22"/>
              </w:rPr>
              <w:t>contribuţia la elaborarea de cărţi în domeniul educaţional, înregistrate cu ISBN/ISSN</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0,20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61C13" w:rsidRDefault="00D94147" w:rsidP="005F61A8">
            <w:pPr>
              <w:ind w:firstLineChars="200" w:firstLine="105"/>
            </w:pPr>
            <w:r w:rsidRPr="00361C13">
              <w:rPr>
                <w:sz w:val="22"/>
                <w:szCs w:val="22"/>
              </w:rPr>
              <w:t>contribuţia la elaborarea unor programe şcolare pentru discipline opţionale noi</w:t>
            </w:r>
            <w:r>
              <w:rPr>
                <w:sz w:val="22"/>
                <w:szCs w:val="22"/>
              </w:rPr>
              <w:t>, însoţite de suportul de curs, avizate de inspectoratul şcolar</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0,20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rPr>
          <w:trHeight w:val="575"/>
        </w:trPr>
        <w:tc>
          <w:tcPr>
            <w:tcW w:w="8494" w:type="dxa"/>
          </w:tcPr>
          <w:p w:rsidR="00D94147" w:rsidRPr="00DA36ED" w:rsidRDefault="00D94147" w:rsidP="005F61A8">
            <w:pPr>
              <w:ind w:firstLineChars="200" w:firstLine="105"/>
            </w:pPr>
            <w:r w:rsidRPr="00361C13">
              <w:rPr>
                <w:sz w:val="22"/>
                <w:szCs w:val="22"/>
              </w:rPr>
              <w:t>contribuţia la elaborarea unor programe şcolare vizând curriculum pentru opţional integrat în dezvoltare locală</w:t>
            </w:r>
            <w:r>
              <w:rPr>
                <w:sz w:val="22"/>
                <w:szCs w:val="22"/>
              </w:rPr>
              <w:t>, avizate de inspectoratul şcolar</w:t>
            </w:r>
          </w:p>
        </w:tc>
        <w:tc>
          <w:tcPr>
            <w:tcW w:w="1098" w:type="dxa"/>
          </w:tcPr>
          <w:p w:rsidR="00D94147" w:rsidRDefault="00D94147" w:rsidP="00236AA2">
            <w:pPr>
              <w:jc w:val="center"/>
            </w:pPr>
          </w:p>
          <w:p w:rsidR="00D94147" w:rsidRPr="00EB57F4" w:rsidRDefault="00D94147" w:rsidP="001A47F7">
            <w:pPr>
              <w:rPr>
                <w:b/>
              </w:rPr>
            </w:pPr>
          </w:p>
        </w:tc>
        <w:tc>
          <w:tcPr>
            <w:tcW w:w="1260" w:type="dxa"/>
          </w:tcPr>
          <w:p w:rsidR="00D94147" w:rsidRPr="001A47F7" w:rsidRDefault="00D94147" w:rsidP="001A47F7">
            <w:pPr>
              <w:jc w:val="center"/>
            </w:pPr>
            <w:r>
              <w:rPr>
                <w:sz w:val="22"/>
                <w:szCs w:val="22"/>
              </w:rPr>
              <w:t>0,20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rPr>
          <w:trHeight w:val="680"/>
        </w:trPr>
        <w:tc>
          <w:tcPr>
            <w:tcW w:w="8494" w:type="dxa"/>
          </w:tcPr>
          <w:p w:rsidR="00D94147" w:rsidRPr="00361C13" w:rsidRDefault="00D94147" w:rsidP="0075028E">
            <w:r>
              <w:rPr>
                <w:b/>
                <w:color w:val="000000"/>
                <w:sz w:val="22"/>
                <w:szCs w:val="22"/>
              </w:rPr>
              <w:t>b)</w:t>
            </w:r>
            <w:r w:rsidRPr="00292F83">
              <w:rPr>
                <w:b/>
                <w:bCs/>
              </w:rPr>
              <w:t xml:space="preserve"> elaborarea de cărţi şi lucrări ştiinţifice publicate în domeniul didacticii, specialităţii şi managementului educaţional, înregistrate cu ISBN</w:t>
            </w:r>
            <w:r w:rsidRPr="00DC63AD">
              <w:rPr>
                <w:b/>
                <w:bCs/>
              </w:rPr>
              <w:t>/ISSN</w:t>
            </w:r>
            <w:r>
              <w:rPr>
                <w:b/>
                <w:bCs/>
              </w:rPr>
              <w:t>:</w:t>
            </w:r>
          </w:p>
        </w:tc>
        <w:tc>
          <w:tcPr>
            <w:tcW w:w="1098" w:type="dxa"/>
          </w:tcPr>
          <w:p w:rsidR="00D94147" w:rsidRPr="002011FF" w:rsidRDefault="00D94147" w:rsidP="00236AA2">
            <w:pPr>
              <w:jc w:val="center"/>
              <w:rPr>
                <w:b/>
                <w:sz w:val="28"/>
                <w:szCs w:val="28"/>
              </w:rPr>
            </w:pPr>
            <w:r>
              <w:rPr>
                <w:b/>
                <w:sz w:val="28"/>
                <w:szCs w:val="28"/>
              </w:rPr>
              <w:t>1,50</w:t>
            </w:r>
          </w:p>
        </w:tc>
        <w:tc>
          <w:tcPr>
            <w:tcW w:w="1260" w:type="dxa"/>
          </w:tcPr>
          <w:p w:rsidR="00D94147" w:rsidRPr="00361C13" w:rsidRDefault="00D94147" w:rsidP="00236AA2">
            <w:pPr>
              <w:jc w:val="center"/>
            </w:pP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sidP="00DA36ED"/>
        </w:tc>
        <w:tc>
          <w:tcPr>
            <w:tcW w:w="1517" w:type="dxa"/>
          </w:tcPr>
          <w:p w:rsidR="00D94147" w:rsidRPr="00361C13" w:rsidRDefault="00D94147"/>
        </w:tc>
      </w:tr>
      <w:tr w:rsidR="00D94147" w:rsidRPr="00361C13">
        <w:tc>
          <w:tcPr>
            <w:tcW w:w="8494" w:type="dxa"/>
          </w:tcPr>
          <w:p w:rsidR="00D94147" w:rsidRPr="00361C13" w:rsidRDefault="00D94147" w:rsidP="005F61A8">
            <w:pPr>
              <w:ind w:firstLineChars="200" w:firstLine="105"/>
            </w:pPr>
            <w:r w:rsidRPr="00361C13">
              <w:rPr>
                <w:sz w:val="22"/>
                <w:szCs w:val="22"/>
              </w:rPr>
              <w:t>elaborarea de cărţi în domeniul didacticii înregistrate cu ISBN</w:t>
            </w:r>
            <w:r>
              <w:rPr>
                <w:sz w:val="22"/>
                <w:szCs w:val="22"/>
              </w:rPr>
              <w:t>/ISSN</w:t>
            </w:r>
          </w:p>
        </w:tc>
        <w:tc>
          <w:tcPr>
            <w:tcW w:w="1098" w:type="dxa"/>
          </w:tcPr>
          <w:p w:rsidR="00D94147" w:rsidRPr="00361C13" w:rsidRDefault="00D94147" w:rsidP="00236AA2">
            <w:pPr>
              <w:jc w:val="center"/>
              <w:rPr>
                <w:sz w:val="28"/>
                <w:szCs w:val="28"/>
              </w:rPr>
            </w:pPr>
          </w:p>
        </w:tc>
        <w:tc>
          <w:tcPr>
            <w:tcW w:w="1260" w:type="dxa"/>
          </w:tcPr>
          <w:p w:rsidR="00D94147" w:rsidRPr="00361C13" w:rsidRDefault="00D94147" w:rsidP="00236AA2">
            <w:pPr>
              <w:jc w:val="center"/>
            </w:pPr>
            <w:r>
              <w:rPr>
                <w:sz w:val="22"/>
                <w:szCs w:val="22"/>
              </w:rPr>
              <w:t>0,50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61C13" w:rsidRDefault="00D94147" w:rsidP="005F61A8">
            <w:pPr>
              <w:ind w:firstLineChars="200" w:firstLine="105"/>
            </w:pPr>
            <w:r w:rsidRPr="00361C13">
              <w:rPr>
                <w:sz w:val="22"/>
                <w:szCs w:val="22"/>
              </w:rPr>
              <w:t>elaborarea de cărţi în domeniul specialităţii înregistrate cu ISBN</w:t>
            </w:r>
            <w:r>
              <w:rPr>
                <w:sz w:val="22"/>
                <w:szCs w:val="22"/>
              </w:rPr>
              <w:t>/ISSN</w:t>
            </w:r>
          </w:p>
        </w:tc>
        <w:tc>
          <w:tcPr>
            <w:tcW w:w="1098" w:type="dxa"/>
          </w:tcPr>
          <w:p w:rsidR="00D94147" w:rsidRPr="00361C13" w:rsidRDefault="00D94147" w:rsidP="00236AA2">
            <w:pPr>
              <w:jc w:val="center"/>
              <w:rPr>
                <w:sz w:val="28"/>
                <w:szCs w:val="28"/>
              </w:rPr>
            </w:pPr>
          </w:p>
        </w:tc>
        <w:tc>
          <w:tcPr>
            <w:tcW w:w="1260" w:type="dxa"/>
          </w:tcPr>
          <w:p w:rsidR="00D94147" w:rsidRPr="00361C13" w:rsidRDefault="00D94147" w:rsidP="00236AA2">
            <w:pPr>
              <w:jc w:val="center"/>
            </w:pPr>
            <w:r>
              <w:rPr>
                <w:sz w:val="22"/>
                <w:szCs w:val="22"/>
              </w:rPr>
              <w:t>0,50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61C13" w:rsidRDefault="00D94147" w:rsidP="005F61A8">
            <w:pPr>
              <w:ind w:firstLineChars="200" w:firstLine="105"/>
            </w:pPr>
            <w:r w:rsidRPr="00361C13">
              <w:rPr>
                <w:sz w:val="22"/>
                <w:szCs w:val="22"/>
              </w:rPr>
              <w:t xml:space="preserve">elaborarea de cărţi în domeniul managementului </w:t>
            </w:r>
            <w:r>
              <w:rPr>
                <w:sz w:val="22"/>
                <w:szCs w:val="22"/>
              </w:rPr>
              <w:t xml:space="preserve">educaţional </w:t>
            </w:r>
            <w:r w:rsidRPr="00361C13">
              <w:rPr>
                <w:sz w:val="22"/>
                <w:szCs w:val="22"/>
              </w:rPr>
              <w:t>înregistrate cu ISBN</w:t>
            </w:r>
            <w:r>
              <w:rPr>
                <w:sz w:val="22"/>
                <w:szCs w:val="22"/>
              </w:rPr>
              <w:t>/ISSN</w:t>
            </w:r>
          </w:p>
        </w:tc>
        <w:tc>
          <w:tcPr>
            <w:tcW w:w="1098" w:type="dxa"/>
          </w:tcPr>
          <w:p w:rsidR="00D94147" w:rsidRPr="00361C13" w:rsidRDefault="00D94147" w:rsidP="00236AA2">
            <w:pPr>
              <w:jc w:val="center"/>
              <w:rPr>
                <w:sz w:val="28"/>
                <w:szCs w:val="28"/>
              </w:rPr>
            </w:pPr>
          </w:p>
        </w:tc>
        <w:tc>
          <w:tcPr>
            <w:tcW w:w="1260" w:type="dxa"/>
          </w:tcPr>
          <w:p w:rsidR="00D94147" w:rsidRPr="00361C13" w:rsidRDefault="00D94147" w:rsidP="00236AA2">
            <w:pPr>
              <w:jc w:val="center"/>
            </w:pPr>
            <w:r>
              <w:rPr>
                <w:sz w:val="22"/>
                <w:szCs w:val="22"/>
              </w:rPr>
              <w:t>0,50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46181" w:rsidRDefault="00D94147" w:rsidP="00236AA2">
            <w:pPr>
              <w:jc w:val="both"/>
              <w:rPr>
                <w:b/>
                <w:bCs/>
              </w:rPr>
            </w:pPr>
            <w:r w:rsidRPr="00346181">
              <w:rPr>
                <w:b/>
                <w:bCs/>
              </w:rPr>
              <w:t xml:space="preserve">c) </w:t>
            </w:r>
            <w:r w:rsidRPr="00346181">
              <w:rPr>
                <w:b/>
              </w:rPr>
              <w:t>activitatea de evaluator de manuale, de mentorat, de formator în formarea continuă a personalului din învă</w:t>
            </w:r>
            <w:r w:rsidRPr="00346181">
              <w:rPr>
                <w:rFonts w:ascii="Tahoma" w:hAnsi="Tahoma" w:cs="Tahoma"/>
                <w:b/>
              </w:rPr>
              <w:t>ț</w:t>
            </w:r>
            <w:r w:rsidRPr="00346181">
              <w:rPr>
                <w:b/>
              </w:rPr>
              <w:t>ământ, activitate în cadrul comisiilor paritare/de dialog social, activitate în organismele de conducere ale organiza</w:t>
            </w:r>
            <w:r w:rsidRPr="00346181">
              <w:rPr>
                <w:rFonts w:ascii="Tahoma" w:hAnsi="Tahoma" w:cs="Tahoma"/>
                <w:b/>
              </w:rPr>
              <w:t>ț</w:t>
            </w:r>
            <w:r w:rsidRPr="00346181">
              <w:rPr>
                <w:b/>
              </w:rPr>
              <w:t>iilor sindicale afiliate federa</w:t>
            </w:r>
            <w:r w:rsidRPr="00346181">
              <w:rPr>
                <w:rFonts w:ascii="Tahoma" w:hAnsi="Tahoma" w:cs="Tahoma"/>
                <w:b/>
              </w:rPr>
              <w:t>ț</w:t>
            </w:r>
            <w:r w:rsidRPr="00346181">
              <w:rPr>
                <w:b/>
              </w:rPr>
              <w:t>iilor sindicale reprezentative la nivel de sector de activitate învă</w:t>
            </w:r>
            <w:r w:rsidRPr="00346181">
              <w:rPr>
                <w:rFonts w:ascii="Tahoma" w:hAnsi="Tahoma" w:cs="Tahoma"/>
                <w:b/>
              </w:rPr>
              <w:t>ț</w:t>
            </w:r>
            <w:r w:rsidRPr="00346181">
              <w:rPr>
                <w:b/>
              </w:rPr>
              <w:t>ământ preuniversitar/semnatare ale contractului colectiv de muncă la nivel de sector de activitate învă</w:t>
            </w:r>
            <w:r w:rsidRPr="00346181">
              <w:rPr>
                <w:rFonts w:ascii="Tahoma" w:hAnsi="Tahoma" w:cs="Tahoma"/>
                <w:b/>
              </w:rPr>
              <w:t>ț</w:t>
            </w:r>
            <w:r w:rsidRPr="00346181">
              <w:rPr>
                <w:b/>
              </w:rPr>
              <w:t xml:space="preserve">ământ preuniversitar, precum </w:t>
            </w:r>
            <w:r w:rsidRPr="00346181">
              <w:rPr>
                <w:rFonts w:ascii="Tahoma" w:hAnsi="Tahoma" w:cs="Tahoma"/>
                <w:b/>
              </w:rPr>
              <w:t>ș</w:t>
            </w:r>
            <w:r w:rsidRPr="00346181">
              <w:rPr>
                <w:b/>
              </w:rPr>
              <w:t>i în cadrul asocia</w:t>
            </w:r>
            <w:r w:rsidRPr="00346181">
              <w:rPr>
                <w:rFonts w:ascii="Tahoma" w:hAnsi="Tahoma" w:cs="Tahoma"/>
                <w:b/>
              </w:rPr>
              <w:t>ț</w:t>
            </w:r>
            <w:r w:rsidRPr="00346181">
              <w:rPr>
                <w:b/>
              </w:rPr>
              <w:t>iilor profesionale ale cadrelor didactice la nivel local/jude</w:t>
            </w:r>
            <w:r w:rsidRPr="00346181">
              <w:rPr>
                <w:rFonts w:ascii="Tahoma" w:hAnsi="Tahoma" w:cs="Tahoma"/>
                <w:b/>
              </w:rPr>
              <w:t>ț</w:t>
            </w:r>
            <w:r w:rsidRPr="00346181">
              <w:rPr>
                <w:b/>
              </w:rPr>
              <w:t>ean/na</w:t>
            </w:r>
            <w:r w:rsidRPr="00346181">
              <w:rPr>
                <w:rFonts w:ascii="Tahoma" w:hAnsi="Tahoma" w:cs="Tahoma"/>
                <w:b/>
              </w:rPr>
              <w:t>ț</w:t>
            </w:r>
            <w:r w:rsidRPr="00346181">
              <w:rPr>
                <w:b/>
              </w:rPr>
              <w:t>ional/interna</w:t>
            </w:r>
            <w:r w:rsidRPr="00346181">
              <w:rPr>
                <w:rFonts w:ascii="Tahoma" w:hAnsi="Tahoma" w:cs="Tahoma"/>
                <w:b/>
              </w:rPr>
              <w:t>ț</w:t>
            </w:r>
            <w:r w:rsidRPr="00346181">
              <w:rPr>
                <w:b/>
              </w:rPr>
              <w:t>ional, participarea cu comunicări la simpozioane na</w:t>
            </w:r>
            <w:r w:rsidRPr="00346181">
              <w:rPr>
                <w:rFonts w:ascii="Tahoma" w:hAnsi="Tahoma" w:cs="Tahoma"/>
                <w:b/>
              </w:rPr>
              <w:t>ț</w:t>
            </w:r>
            <w:r w:rsidRPr="00346181">
              <w:rPr>
                <w:b/>
              </w:rPr>
              <w:t xml:space="preserve">ionale </w:t>
            </w:r>
            <w:r w:rsidRPr="00346181">
              <w:rPr>
                <w:rFonts w:ascii="Tahoma" w:hAnsi="Tahoma" w:cs="Tahoma"/>
                <w:b/>
              </w:rPr>
              <w:t>ș</w:t>
            </w:r>
            <w:r w:rsidRPr="00346181">
              <w:rPr>
                <w:b/>
              </w:rPr>
              <w:t>i/sau interna</w:t>
            </w:r>
            <w:r w:rsidRPr="00346181">
              <w:rPr>
                <w:rFonts w:ascii="Tahoma" w:hAnsi="Tahoma" w:cs="Tahoma"/>
                <w:b/>
              </w:rPr>
              <w:t>ț</w:t>
            </w:r>
            <w:r w:rsidRPr="00346181">
              <w:rPr>
                <w:b/>
              </w:rPr>
              <w:t>ionale, participarea la formarea personalului didactic prin casa corpului didactic, în calitate de formatori, contribu</w:t>
            </w:r>
            <w:r w:rsidRPr="00346181">
              <w:rPr>
                <w:rFonts w:ascii="Tahoma" w:hAnsi="Tahoma" w:cs="Tahoma"/>
                <w:b/>
              </w:rPr>
              <w:t>ț</w:t>
            </w:r>
            <w:r w:rsidRPr="00346181">
              <w:rPr>
                <w:b/>
              </w:rPr>
              <w:t xml:space="preserve">ia la cercetări </w:t>
            </w:r>
            <w:r w:rsidRPr="00346181">
              <w:rPr>
                <w:rFonts w:ascii="Tahoma" w:hAnsi="Tahoma" w:cs="Tahoma"/>
                <w:b/>
              </w:rPr>
              <w:t>ș</w:t>
            </w:r>
            <w:r w:rsidRPr="00346181">
              <w:rPr>
                <w:b/>
              </w:rPr>
              <w:t>tiin</w:t>
            </w:r>
            <w:r w:rsidRPr="00346181">
              <w:rPr>
                <w:rFonts w:ascii="Tahoma" w:hAnsi="Tahoma" w:cs="Tahoma"/>
                <w:b/>
              </w:rPr>
              <w:t>ț</w:t>
            </w:r>
            <w:r w:rsidRPr="00346181">
              <w:rPr>
                <w:b/>
              </w:rPr>
              <w:t>ifice în specialitate sau în domeniul problematicii învă</w:t>
            </w:r>
            <w:r w:rsidRPr="00346181">
              <w:rPr>
                <w:rFonts w:ascii="Tahoma" w:hAnsi="Tahoma" w:cs="Tahoma"/>
                <w:b/>
              </w:rPr>
              <w:t>ț</w:t>
            </w:r>
            <w:r w:rsidRPr="00346181">
              <w:rPr>
                <w:b/>
              </w:rPr>
              <w:t xml:space="preserve">ământului </w:t>
            </w:r>
            <w:r w:rsidRPr="00346181">
              <w:rPr>
                <w:rFonts w:ascii="Tahoma" w:hAnsi="Tahoma" w:cs="Tahoma"/>
                <w:b/>
              </w:rPr>
              <w:t>ș</w:t>
            </w:r>
            <w:r w:rsidRPr="00346181">
              <w:rPr>
                <w:b/>
              </w:rPr>
              <w:t>i educa</w:t>
            </w:r>
            <w:r w:rsidRPr="00346181">
              <w:rPr>
                <w:rFonts w:ascii="Tahoma" w:hAnsi="Tahoma" w:cs="Tahoma"/>
                <w:b/>
              </w:rPr>
              <w:t>ț</w:t>
            </w:r>
            <w:r w:rsidRPr="00346181">
              <w:rPr>
                <w:b/>
              </w:rPr>
              <w:t>iei, atestată prin publica</w:t>
            </w:r>
            <w:r w:rsidRPr="00346181">
              <w:rPr>
                <w:rFonts w:ascii="Tahoma" w:hAnsi="Tahoma" w:cs="Tahoma"/>
                <w:b/>
              </w:rPr>
              <w:t>ț</w:t>
            </w:r>
            <w:r w:rsidRPr="00346181">
              <w:rPr>
                <w:b/>
              </w:rPr>
              <w:t>ii înregistrate cu ISBN/ISSN</w:t>
            </w:r>
            <w:r w:rsidRPr="00346181">
              <w:rPr>
                <w:b/>
                <w:bCs/>
              </w:rPr>
              <w:t>:</w:t>
            </w:r>
          </w:p>
        </w:tc>
        <w:tc>
          <w:tcPr>
            <w:tcW w:w="1098" w:type="dxa"/>
          </w:tcPr>
          <w:p w:rsidR="00D94147" w:rsidRPr="00361C13" w:rsidRDefault="00D94147" w:rsidP="00236AA2">
            <w:pPr>
              <w:jc w:val="center"/>
              <w:rPr>
                <w:b/>
                <w:bCs/>
                <w:sz w:val="28"/>
                <w:szCs w:val="28"/>
              </w:rPr>
            </w:pPr>
            <w:r>
              <w:rPr>
                <w:b/>
                <w:bCs/>
                <w:sz w:val="28"/>
                <w:szCs w:val="28"/>
              </w:rPr>
              <w:t>3</w:t>
            </w:r>
          </w:p>
        </w:tc>
        <w:tc>
          <w:tcPr>
            <w:tcW w:w="1260" w:type="dxa"/>
          </w:tcPr>
          <w:p w:rsidR="00D94147" w:rsidRPr="00361C13" w:rsidRDefault="00D94147" w:rsidP="00236AA2">
            <w:pPr>
              <w:jc w:val="center"/>
              <w:rPr>
                <w:b/>
                <w:bCs/>
              </w:rPr>
            </w:pPr>
          </w:p>
        </w:tc>
        <w:tc>
          <w:tcPr>
            <w:tcW w:w="882" w:type="dxa"/>
          </w:tcPr>
          <w:p w:rsidR="00D94147" w:rsidRPr="00361C13" w:rsidRDefault="00D94147" w:rsidP="00236AA2">
            <w:pPr>
              <w:jc w:val="center"/>
              <w:rPr>
                <w:b/>
                <w:bCs/>
              </w:rPr>
            </w:pPr>
          </w:p>
        </w:tc>
        <w:tc>
          <w:tcPr>
            <w:tcW w:w="1260" w:type="dxa"/>
          </w:tcPr>
          <w:p w:rsidR="00D94147" w:rsidRPr="00361C13" w:rsidRDefault="00D94147" w:rsidP="00236AA2">
            <w:pPr>
              <w:jc w:val="center"/>
              <w:rPr>
                <w:b/>
                <w:bCs/>
              </w:rPr>
            </w:pPr>
          </w:p>
        </w:tc>
        <w:tc>
          <w:tcPr>
            <w:tcW w:w="1440" w:type="dxa"/>
          </w:tcPr>
          <w:p w:rsidR="00D94147" w:rsidRPr="00361C13" w:rsidRDefault="00D94147">
            <w:r w:rsidRPr="00361C13">
              <w:rPr>
                <w:b/>
                <w:bCs/>
                <w:sz w:val="22"/>
                <w:szCs w:val="22"/>
              </w:rPr>
              <w:t> </w:t>
            </w:r>
          </w:p>
        </w:tc>
        <w:tc>
          <w:tcPr>
            <w:tcW w:w="1517" w:type="dxa"/>
          </w:tcPr>
          <w:p w:rsidR="00D94147" w:rsidRPr="00361C13" w:rsidRDefault="00D94147">
            <w:pPr>
              <w:rPr>
                <w:b/>
                <w:bCs/>
              </w:rPr>
            </w:pPr>
          </w:p>
        </w:tc>
      </w:tr>
      <w:tr w:rsidR="00D94147" w:rsidRPr="00361C13">
        <w:tc>
          <w:tcPr>
            <w:tcW w:w="8494" w:type="dxa"/>
          </w:tcPr>
          <w:p w:rsidR="00D94147" w:rsidRPr="00346181" w:rsidRDefault="00D94147" w:rsidP="005F61A8">
            <w:pPr>
              <w:ind w:firstLineChars="200" w:firstLine="114"/>
            </w:pPr>
            <w:r w:rsidRPr="00346181">
              <w:t>activitatea de evaluator de manuale</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0,10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46181" w:rsidRDefault="00D94147" w:rsidP="005F61A8">
            <w:pPr>
              <w:ind w:firstLineChars="200" w:firstLine="114"/>
            </w:pPr>
            <w:r w:rsidRPr="00346181">
              <w:t>activitatea de mentorat</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0,20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46181" w:rsidRDefault="00D94147" w:rsidP="005F61A8">
            <w:pPr>
              <w:ind w:firstLineChars="200" w:firstLine="114"/>
            </w:pPr>
            <w:r w:rsidRPr="00346181">
              <w:t>activitatea de formator  în formarea continuă a personalului din învăţământ (alte cursuri decât cele derulate prin casa corpului didactic)</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0,20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rPr>
          <w:trHeight w:val="225"/>
        </w:trPr>
        <w:tc>
          <w:tcPr>
            <w:tcW w:w="8494" w:type="dxa"/>
          </w:tcPr>
          <w:p w:rsidR="00D94147" w:rsidRPr="00346181" w:rsidRDefault="00D94147" w:rsidP="005F61A8">
            <w:pPr>
              <w:ind w:firstLineChars="200" w:firstLine="114"/>
              <w:rPr>
                <w:lang w:val="en-US"/>
              </w:rPr>
            </w:pPr>
            <w:r w:rsidRPr="00346181">
              <w:t>activitatea în cadrul comisiilor paritare</w:t>
            </w:r>
            <w:r w:rsidRPr="00346181">
              <w:rPr>
                <w:lang w:val="en-US"/>
              </w:rPr>
              <w:t>/de dialog social</w:t>
            </w:r>
          </w:p>
        </w:tc>
        <w:tc>
          <w:tcPr>
            <w:tcW w:w="1098" w:type="dxa"/>
          </w:tcPr>
          <w:p w:rsidR="00D94147" w:rsidRPr="00361C13" w:rsidRDefault="00D94147" w:rsidP="00236AA2">
            <w:pPr>
              <w:jc w:val="center"/>
            </w:pPr>
          </w:p>
        </w:tc>
        <w:tc>
          <w:tcPr>
            <w:tcW w:w="1260" w:type="dxa"/>
          </w:tcPr>
          <w:p w:rsidR="00D94147" w:rsidRPr="00361C13" w:rsidRDefault="00D94147" w:rsidP="00236AA2">
            <w:pPr>
              <w:jc w:val="center"/>
            </w:pPr>
            <w:r>
              <w:rPr>
                <w:sz w:val="22"/>
                <w:szCs w:val="22"/>
              </w:rPr>
              <w:t>0,10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rPr>
          <w:trHeight w:val="270"/>
        </w:trPr>
        <w:tc>
          <w:tcPr>
            <w:tcW w:w="8494" w:type="dxa"/>
          </w:tcPr>
          <w:p w:rsidR="00D94147" w:rsidRPr="00B13988" w:rsidRDefault="00D94147" w:rsidP="005F61A8">
            <w:pPr>
              <w:ind w:firstLineChars="200" w:firstLine="114"/>
              <w:rPr>
                <w:b/>
              </w:rPr>
            </w:pPr>
            <w:r w:rsidRPr="00346181">
              <w:t>activitate în organismele de conducere ale organiza</w:t>
            </w:r>
            <w:r w:rsidRPr="00346181">
              <w:rPr>
                <w:rFonts w:ascii="Tahoma" w:hAnsi="Tahoma" w:cs="Tahoma"/>
              </w:rPr>
              <w:t>ț</w:t>
            </w:r>
            <w:r w:rsidRPr="00346181">
              <w:t xml:space="preserve">iilor </w:t>
            </w:r>
            <w:r w:rsidRPr="00B13988">
              <w:t xml:space="preserve">sindicale </w:t>
            </w:r>
            <w:r w:rsidRPr="00B13988">
              <w:rPr>
                <w:b/>
              </w:rPr>
              <w:t>maxim 2 puncte</w:t>
            </w:r>
            <w:r>
              <w:rPr>
                <w:b/>
              </w:rPr>
              <w:t>, nu se însumează punctajele</w:t>
            </w:r>
          </w:p>
          <w:p w:rsidR="00D94147" w:rsidRPr="00346181" w:rsidRDefault="00D94147" w:rsidP="005F61A8">
            <w:pPr>
              <w:ind w:firstLineChars="200" w:firstLine="114"/>
            </w:pPr>
            <w:r>
              <w:t>- la nivel jude</w:t>
            </w:r>
            <w:r>
              <w:rPr>
                <w:rFonts w:ascii="Tahoma" w:hAnsi="Tahoma" w:cs="Tahoma"/>
              </w:rPr>
              <w:t>ț</w:t>
            </w:r>
            <w:r>
              <w:t>ean</w:t>
            </w:r>
          </w:p>
        </w:tc>
        <w:tc>
          <w:tcPr>
            <w:tcW w:w="1098" w:type="dxa"/>
          </w:tcPr>
          <w:p w:rsidR="00D94147" w:rsidRPr="00361C13" w:rsidRDefault="00D94147" w:rsidP="00236AA2">
            <w:pPr>
              <w:jc w:val="center"/>
            </w:pPr>
          </w:p>
        </w:tc>
        <w:tc>
          <w:tcPr>
            <w:tcW w:w="1260" w:type="dxa"/>
          </w:tcPr>
          <w:p w:rsidR="00D94147" w:rsidRPr="00B13988" w:rsidRDefault="00D94147" w:rsidP="00236AA2">
            <w:pPr>
              <w:jc w:val="center"/>
              <w:rPr>
                <w:b/>
              </w:rPr>
            </w:pPr>
            <w:r w:rsidRPr="00B13988">
              <w:rPr>
                <w:b/>
                <w:sz w:val="22"/>
                <w:szCs w:val="22"/>
              </w:rPr>
              <w:t>2</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sidP="002C43D5"/>
        </w:tc>
        <w:tc>
          <w:tcPr>
            <w:tcW w:w="1517" w:type="dxa"/>
          </w:tcPr>
          <w:p w:rsidR="00D94147" w:rsidRPr="00361C13" w:rsidRDefault="00D94147"/>
        </w:tc>
      </w:tr>
      <w:tr w:rsidR="00D94147" w:rsidRPr="00361C13">
        <w:trPr>
          <w:trHeight w:val="270"/>
        </w:trPr>
        <w:tc>
          <w:tcPr>
            <w:tcW w:w="8494" w:type="dxa"/>
          </w:tcPr>
          <w:p w:rsidR="00D94147" w:rsidRPr="00346181" w:rsidRDefault="00D94147" w:rsidP="005F61A8">
            <w:pPr>
              <w:ind w:firstLineChars="200" w:firstLine="114"/>
            </w:pPr>
            <w:r>
              <w:t>- membru în biroul jude</w:t>
            </w:r>
            <w:r>
              <w:rPr>
                <w:rFonts w:ascii="Tahoma" w:hAnsi="Tahoma" w:cs="Tahoma"/>
              </w:rPr>
              <w:t>ț</w:t>
            </w:r>
            <w:r>
              <w:t>ean</w:t>
            </w:r>
          </w:p>
        </w:tc>
        <w:tc>
          <w:tcPr>
            <w:tcW w:w="1098" w:type="dxa"/>
          </w:tcPr>
          <w:p w:rsidR="00D94147" w:rsidRPr="00361C13" w:rsidRDefault="00D94147" w:rsidP="00236AA2">
            <w:pPr>
              <w:jc w:val="center"/>
            </w:pPr>
          </w:p>
        </w:tc>
        <w:tc>
          <w:tcPr>
            <w:tcW w:w="1260" w:type="dxa"/>
          </w:tcPr>
          <w:p w:rsidR="00D94147" w:rsidRPr="00B13988" w:rsidRDefault="00D94147" w:rsidP="00236AA2">
            <w:pPr>
              <w:jc w:val="center"/>
            </w:pPr>
            <w:r w:rsidRPr="00B13988">
              <w:rPr>
                <w:sz w:val="22"/>
                <w:szCs w:val="22"/>
              </w:rPr>
              <w:t>1,50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sidP="002C43D5"/>
        </w:tc>
        <w:tc>
          <w:tcPr>
            <w:tcW w:w="1517" w:type="dxa"/>
          </w:tcPr>
          <w:p w:rsidR="00D94147" w:rsidRPr="00361C13" w:rsidRDefault="00D94147"/>
        </w:tc>
      </w:tr>
      <w:tr w:rsidR="00D94147" w:rsidRPr="00361C13">
        <w:trPr>
          <w:trHeight w:val="270"/>
        </w:trPr>
        <w:tc>
          <w:tcPr>
            <w:tcW w:w="8494" w:type="dxa"/>
          </w:tcPr>
          <w:p w:rsidR="00D94147" w:rsidRPr="00346181" w:rsidRDefault="00D94147" w:rsidP="005F61A8">
            <w:pPr>
              <w:ind w:firstLineChars="200" w:firstLine="114"/>
            </w:pPr>
            <w:r>
              <w:t>- defaalcat la nivelul unită</w:t>
            </w:r>
            <w:r>
              <w:rPr>
                <w:rFonts w:ascii="Tahoma" w:hAnsi="Tahoma" w:cs="Tahoma"/>
              </w:rPr>
              <w:t>ț</w:t>
            </w:r>
            <w:r>
              <w:t xml:space="preserve">ii </w:t>
            </w:r>
            <w:r>
              <w:rPr>
                <w:rFonts w:ascii="Tahoma" w:hAnsi="Tahoma" w:cs="Tahoma"/>
              </w:rPr>
              <w:t>ș</w:t>
            </w:r>
            <w:r>
              <w:t>colare</w:t>
            </w:r>
          </w:p>
        </w:tc>
        <w:tc>
          <w:tcPr>
            <w:tcW w:w="1098" w:type="dxa"/>
          </w:tcPr>
          <w:p w:rsidR="00D94147" w:rsidRPr="00361C13" w:rsidRDefault="00D94147" w:rsidP="00236AA2">
            <w:pPr>
              <w:jc w:val="center"/>
            </w:pPr>
          </w:p>
        </w:tc>
        <w:tc>
          <w:tcPr>
            <w:tcW w:w="1260" w:type="dxa"/>
          </w:tcPr>
          <w:p w:rsidR="00D94147" w:rsidRPr="00B13988" w:rsidRDefault="00D94147" w:rsidP="00236AA2">
            <w:pPr>
              <w:jc w:val="center"/>
            </w:pPr>
            <w:r w:rsidRPr="00B13988">
              <w:rPr>
                <w:sz w:val="22"/>
                <w:szCs w:val="22"/>
              </w:rPr>
              <w:t>1</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sidP="002C43D5"/>
        </w:tc>
        <w:tc>
          <w:tcPr>
            <w:tcW w:w="1517" w:type="dxa"/>
          </w:tcPr>
          <w:p w:rsidR="00D94147" w:rsidRPr="00361C13" w:rsidRDefault="00D94147"/>
        </w:tc>
      </w:tr>
      <w:tr w:rsidR="00D94147" w:rsidRPr="00361C13">
        <w:trPr>
          <w:trHeight w:val="140"/>
        </w:trPr>
        <w:tc>
          <w:tcPr>
            <w:tcW w:w="8494" w:type="dxa"/>
          </w:tcPr>
          <w:p w:rsidR="00D94147" w:rsidRPr="00346181" w:rsidRDefault="00D94147" w:rsidP="005F61A8">
            <w:pPr>
              <w:ind w:left="309" w:firstLineChars="19" w:firstLine="11"/>
              <w:rPr>
                <w:b/>
              </w:rPr>
            </w:pPr>
            <w:r w:rsidRPr="00346181">
              <w:t>activitate în cadrul asociaţiilor profesionale ale cadrelor didactice</w:t>
            </w:r>
            <w:r w:rsidRPr="00346181">
              <w:rPr>
                <w:b/>
              </w:rPr>
              <w:t xml:space="preserve"> </w:t>
            </w:r>
            <w:r w:rsidRPr="00346181">
              <w:t xml:space="preserve">la nivel </w:t>
            </w:r>
            <w:r w:rsidRPr="00346181">
              <w:rPr>
                <w:b/>
              </w:rPr>
              <w:t xml:space="preserve">    </w:t>
            </w:r>
          </w:p>
          <w:p w:rsidR="00D94147" w:rsidRPr="00346181" w:rsidRDefault="00D94147" w:rsidP="005F61A8">
            <w:pPr>
              <w:ind w:left="309" w:firstLineChars="19" w:firstLine="11"/>
            </w:pPr>
            <w:r w:rsidRPr="00346181">
              <w:t xml:space="preserve"> interna</w:t>
            </w:r>
            <w:r w:rsidRPr="00346181">
              <w:rPr>
                <w:rFonts w:ascii="Tahoma" w:hAnsi="Tahoma" w:cs="Tahoma"/>
              </w:rPr>
              <w:t>ț</w:t>
            </w:r>
            <w:r w:rsidRPr="00346181">
              <w:t>ional</w:t>
            </w:r>
          </w:p>
          <w:p w:rsidR="00D94147" w:rsidRPr="00346181" w:rsidRDefault="00D94147" w:rsidP="005F61A8">
            <w:pPr>
              <w:ind w:left="309" w:firstLineChars="19" w:firstLine="11"/>
            </w:pPr>
            <w:r w:rsidRPr="00346181">
              <w:t xml:space="preserve"> na</w:t>
            </w:r>
            <w:r w:rsidRPr="00346181">
              <w:rPr>
                <w:rFonts w:ascii="Tahoma" w:hAnsi="Tahoma" w:cs="Tahoma"/>
              </w:rPr>
              <w:t>ț</w:t>
            </w:r>
            <w:r w:rsidRPr="00346181">
              <w:t>ional</w:t>
            </w:r>
          </w:p>
          <w:p w:rsidR="00D94147" w:rsidRPr="00346181" w:rsidRDefault="00D94147" w:rsidP="005F61A8">
            <w:pPr>
              <w:ind w:left="309" w:firstLineChars="19" w:firstLine="11"/>
            </w:pPr>
            <w:r w:rsidRPr="00346181">
              <w:t xml:space="preserve"> jude</w:t>
            </w:r>
            <w:r w:rsidRPr="00346181">
              <w:rPr>
                <w:rFonts w:ascii="Tahoma" w:hAnsi="Tahoma" w:cs="Tahoma"/>
              </w:rPr>
              <w:t>ț</w:t>
            </w:r>
            <w:r w:rsidRPr="00346181">
              <w:t>ean</w:t>
            </w:r>
          </w:p>
          <w:p w:rsidR="00D94147" w:rsidRPr="00346181" w:rsidRDefault="00D94147" w:rsidP="005F61A8">
            <w:pPr>
              <w:ind w:left="309" w:firstLineChars="19" w:firstLine="11"/>
            </w:pPr>
            <w:r w:rsidRPr="00346181">
              <w:t xml:space="preserve"> local</w:t>
            </w:r>
          </w:p>
        </w:tc>
        <w:tc>
          <w:tcPr>
            <w:tcW w:w="1098" w:type="dxa"/>
          </w:tcPr>
          <w:p w:rsidR="00D94147" w:rsidRPr="001C729A" w:rsidRDefault="00D94147" w:rsidP="000C517E">
            <w:pPr>
              <w:jc w:val="center"/>
              <w:rPr>
                <w:b/>
                <w:color w:val="000000"/>
                <w:sz w:val="28"/>
                <w:szCs w:val="28"/>
              </w:rPr>
            </w:pPr>
          </w:p>
        </w:tc>
        <w:tc>
          <w:tcPr>
            <w:tcW w:w="1260" w:type="dxa"/>
          </w:tcPr>
          <w:p w:rsidR="00D94147" w:rsidRDefault="00D94147" w:rsidP="004063A7">
            <w:pPr>
              <w:rPr>
                <w:b/>
                <w:bCs/>
              </w:rPr>
            </w:pPr>
          </w:p>
          <w:p w:rsidR="00D94147" w:rsidRDefault="00D94147" w:rsidP="000C517E">
            <w:pPr>
              <w:jc w:val="center"/>
              <w:rPr>
                <w:b/>
                <w:bCs/>
              </w:rPr>
            </w:pPr>
          </w:p>
          <w:p w:rsidR="00D94147" w:rsidRDefault="00D94147" w:rsidP="000370CF">
            <w:pPr>
              <w:rPr>
                <w:bCs/>
              </w:rPr>
            </w:pPr>
            <w:r>
              <w:rPr>
                <w:bCs/>
                <w:sz w:val="22"/>
                <w:szCs w:val="22"/>
              </w:rPr>
              <w:t xml:space="preserve">     0,25</w:t>
            </w:r>
          </w:p>
          <w:p w:rsidR="00D94147" w:rsidRPr="000E3911" w:rsidRDefault="00D94147" w:rsidP="000370CF">
            <w:pPr>
              <w:jc w:val="center"/>
              <w:rPr>
                <w:bCs/>
              </w:rPr>
            </w:pPr>
            <w:r>
              <w:rPr>
                <w:bCs/>
                <w:sz w:val="22"/>
                <w:szCs w:val="22"/>
              </w:rPr>
              <w:t>0,20</w:t>
            </w:r>
          </w:p>
          <w:p w:rsidR="00D94147" w:rsidRPr="000E3911" w:rsidRDefault="00D94147" w:rsidP="000C517E">
            <w:pPr>
              <w:jc w:val="center"/>
              <w:rPr>
                <w:bCs/>
              </w:rPr>
            </w:pPr>
            <w:r>
              <w:rPr>
                <w:bCs/>
                <w:sz w:val="22"/>
                <w:szCs w:val="22"/>
              </w:rPr>
              <w:t>0,15</w:t>
            </w:r>
          </w:p>
          <w:p w:rsidR="00D94147" w:rsidRPr="00361C13" w:rsidRDefault="00D94147" w:rsidP="000C517E">
            <w:pPr>
              <w:jc w:val="center"/>
              <w:rPr>
                <w:b/>
                <w:bCs/>
              </w:rPr>
            </w:pPr>
            <w:r w:rsidRPr="000E3911">
              <w:rPr>
                <w:bCs/>
                <w:sz w:val="22"/>
                <w:szCs w:val="22"/>
              </w:rPr>
              <w:t>0,</w:t>
            </w:r>
            <w:r>
              <w:rPr>
                <w:bCs/>
                <w:sz w:val="22"/>
                <w:szCs w:val="22"/>
              </w:rPr>
              <w:t>10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sidP="0013445B"/>
        </w:tc>
        <w:tc>
          <w:tcPr>
            <w:tcW w:w="1517" w:type="dxa"/>
          </w:tcPr>
          <w:p w:rsidR="00D94147" w:rsidRPr="00361C13" w:rsidRDefault="00D94147"/>
        </w:tc>
      </w:tr>
      <w:tr w:rsidR="00D94147" w:rsidRPr="00361C13">
        <w:trPr>
          <w:trHeight w:val="960"/>
        </w:trPr>
        <w:tc>
          <w:tcPr>
            <w:tcW w:w="8494" w:type="dxa"/>
          </w:tcPr>
          <w:p w:rsidR="00D94147" w:rsidRPr="00346181" w:rsidRDefault="00D94147" w:rsidP="002C43D5">
            <w:r w:rsidRPr="00346181">
              <w:t xml:space="preserve">     participarea cu comunicări la simpozioane </w:t>
            </w:r>
          </w:p>
          <w:p w:rsidR="00D94147" w:rsidRPr="00346181" w:rsidRDefault="00D94147" w:rsidP="005F61A8">
            <w:pPr>
              <w:ind w:firstLineChars="200" w:firstLine="114"/>
            </w:pPr>
            <w:r w:rsidRPr="00346181">
              <w:t>naţionale</w:t>
            </w:r>
          </w:p>
          <w:p w:rsidR="00D94147" w:rsidRPr="00346181" w:rsidRDefault="00D94147" w:rsidP="005F61A8">
            <w:pPr>
              <w:ind w:firstLineChars="200" w:firstLine="114"/>
            </w:pPr>
            <w:r w:rsidRPr="00346181">
              <w:t>internaţionale</w:t>
            </w:r>
          </w:p>
        </w:tc>
        <w:tc>
          <w:tcPr>
            <w:tcW w:w="1098" w:type="dxa"/>
          </w:tcPr>
          <w:p w:rsidR="00D94147" w:rsidRPr="00361C13" w:rsidRDefault="00D94147" w:rsidP="00236AA2">
            <w:pPr>
              <w:jc w:val="center"/>
            </w:pPr>
          </w:p>
        </w:tc>
        <w:tc>
          <w:tcPr>
            <w:tcW w:w="1260" w:type="dxa"/>
          </w:tcPr>
          <w:p w:rsidR="00D94147" w:rsidRDefault="00D94147" w:rsidP="00236AA2">
            <w:pPr>
              <w:jc w:val="center"/>
            </w:pPr>
          </w:p>
          <w:p w:rsidR="00D94147" w:rsidRDefault="00D94147" w:rsidP="00236AA2">
            <w:pPr>
              <w:jc w:val="center"/>
            </w:pPr>
            <w:r>
              <w:rPr>
                <w:sz w:val="22"/>
                <w:szCs w:val="22"/>
              </w:rPr>
              <w:t>0,10</w:t>
            </w:r>
          </w:p>
          <w:p w:rsidR="00D94147" w:rsidRDefault="00D94147" w:rsidP="00236AA2">
            <w:pPr>
              <w:jc w:val="center"/>
            </w:pPr>
            <w:r>
              <w:rPr>
                <w:sz w:val="22"/>
                <w:szCs w:val="22"/>
              </w:rPr>
              <w:t>0,20</w:t>
            </w:r>
          </w:p>
          <w:p w:rsidR="00D94147" w:rsidRPr="00361C13" w:rsidRDefault="00D94147" w:rsidP="00236AA2">
            <w:pPr>
              <w:jc w:val="center"/>
            </w:pPr>
          </w:p>
        </w:tc>
        <w:tc>
          <w:tcPr>
            <w:tcW w:w="882" w:type="dxa"/>
          </w:tcPr>
          <w:p w:rsidR="00D94147" w:rsidRPr="00361C13" w:rsidRDefault="00D94147" w:rsidP="00236AA2">
            <w:pPr>
              <w:jc w:val="center"/>
            </w:pPr>
            <w:r w:rsidRPr="00361C13">
              <w:rPr>
                <w:sz w:val="22"/>
                <w:szCs w:val="22"/>
              </w:rPr>
              <w:t> </w:t>
            </w: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rPr>
          <w:trHeight w:val="285"/>
        </w:trPr>
        <w:tc>
          <w:tcPr>
            <w:tcW w:w="8494" w:type="dxa"/>
          </w:tcPr>
          <w:p w:rsidR="00D94147" w:rsidRPr="00346181" w:rsidRDefault="00D94147" w:rsidP="005F61A8">
            <w:pPr>
              <w:ind w:firstLineChars="200" w:firstLine="114"/>
            </w:pPr>
            <w:r w:rsidRPr="00346181">
              <w:t>participarea la formarea personalului didactic prin casa corpului didactic, în calitate de formatori (pentru cursuri de minimum 3 zile/24 ore)</w:t>
            </w:r>
          </w:p>
        </w:tc>
        <w:tc>
          <w:tcPr>
            <w:tcW w:w="1098" w:type="dxa"/>
          </w:tcPr>
          <w:p w:rsidR="00D94147" w:rsidRPr="00361C13" w:rsidRDefault="00D94147" w:rsidP="00236AA2">
            <w:pPr>
              <w:jc w:val="center"/>
            </w:pPr>
          </w:p>
        </w:tc>
        <w:tc>
          <w:tcPr>
            <w:tcW w:w="1260" w:type="dxa"/>
          </w:tcPr>
          <w:p w:rsidR="00D94147" w:rsidRDefault="00D94147" w:rsidP="00236AA2">
            <w:pPr>
              <w:jc w:val="center"/>
            </w:pPr>
            <w:r>
              <w:rPr>
                <w:sz w:val="22"/>
                <w:szCs w:val="22"/>
              </w:rPr>
              <w:t>0,20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sidP="002C43D5"/>
        </w:tc>
        <w:tc>
          <w:tcPr>
            <w:tcW w:w="1517" w:type="dxa"/>
          </w:tcPr>
          <w:p w:rsidR="00D94147" w:rsidRPr="00361C13" w:rsidRDefault="00D94147"/>
        </w:tc>
      </w:tr>
      <w:tr w:rsidR="00D94147" w:rsidRPr="00361C13">
        <w:trPr>
          <w:trHeight w:val="509"/>
        </w:trPr>
        <w:tc>
          <w:tcPr>
            <w:tcW w:w="8494" w:type="dxa"/>
          </w:tcPr>
          <w:p w:rsidR="00D94147" w:rsidRPr="00346181" w:rsidRDefault="00D94147" w:rsidP="00230855">
            <w:r w:rsidRPr="00346181">
              <w:t xml:space="preserve">  - contribuţie la cercetări ştiinţifice  în specialitate sau în domeniul problematicii învăţământului şi educaţiei, atestată prin publicaţii înregistrate cu ISBN/ISSN</w:t>
            </w:r>
          </w:p>
        </w:tc>
        <w:tc>
          <w:tcPr>
            <w:tcW w:w="1098" w:type="dxa"/>
          </w:tcPr>
          <w:p w:rsidR="00D94147" w:rsidRPr="00361C13" w:rsidRDefault="00D94147" w:rsidP="00236AA2">
            <w:pPr>
              <w:jc w:val="center"/>
            </w:pPr>
          </w:p>
        </w:tc>
        <w:tc>
          <w:tcPr>
            <w:tcW w:w="1260" w:type="dxa"/>
          </w:tcPr>
          <w:p w:rsidR="00D94147" w:rsidRPr="00361C13" w:rsidRDefault="00D94147" w:rsidP="0013445B">
            <w:r>
              <w:rPr>
                <w:sz w:val="22"/>
                <w:szCs w:val="22"/>
              </w:rPr>
              <w:t xml:space="preserve">        0,20</w:t>
            </w:r>
          </w:p>
        </w:tc>
        <w:tc>
          <w:tcPr>
            <w:tcW w:w="882" w:type="dxa"/>
          </w:tcPr>
          <w:p w:rsidR="00D94147" w:rsidRPr="00361C13" w:rsidRDefault="00D94147" w:rsidP="00236AA2">
            <w:pPr>
              <w:jc w:val="center"/>
            </w:pPr>
            <w:r w:rsidRPr="00361C13">
              <w:rPr>
                <w:sz w:val="22"/>
                <w:szCs w:val="22"/>
              </w:rPr>
              <w:t> </w:t>
            </w: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292F83" w:rsidRDefault="00D94147" w:rsidP="00855589">
            <w:pPr>
              <w:rPr>
                <w:b/>
                <w:bCs/>
              </w:rPr>
            </w:pPr>
            <w:r>
              <w:rPr>
                <w:b/>
                <w:bCs/>
              </w:rPr>
              <w:t>d) - activitate de</w:t>
            </w:r>
            <w:r w:rsidRPr="00292F83">
              <w:rPr>
                <w:b/>
                <w:bCs/>
              </w:rPr>
              <w:t xml:space="preserve"> metodist </w:t>
            </w:r>
          </w:p>
          <w:p w:rsidR="00D94147" w:rsidRPr="00292F83" w:rsidRDefault="00D94147" w:rsidP="00855589">
            <w:pPr>
              <w:rPr>
                <w:b/>
                <w:bCs/>
              </w:rPr>
            </w:pPr>
            <w:r w:rsidRPr="00292F83">
              <w:rPr>
                <w:b/>
                <w:bCs/>
              </w:rPr>
              <w:t xml:space="preserve">    - membru în consiliul consultativ de specialitate de la nivelul ISJ   </w:t>
            </w:r>
          </w:p>
          <w:p w:rsidR="00D94147" w:rsidRPr="00292F83" w:rsidRDefault="00D94147" w:rsidP="00855589">
            <w:pPr>
              <w:rPr>
                <w:b/>
                <w:bCs/>
              </w:rPr>
            </w:pPr>
            <w:r w:rsidRPr="00292F83">
              <w:rPr>
                <w:b/>
                <w:bCs/>
              </w:rPr>
              <w:t xml:space="preserve">    - membru în comisia naţională de specialitate</w:t>
            </w:r>
          </w:p>
          <w:p w:rsidR="00D94147" w:rsidRPr="00361C13" w:rsidRDefault="00D94147" w:rsidP="00855589">
            <w:pPr>
              <w:rPr>
                <w:b/>
                <w:bCs/>
                <w:sz w:val="28"/>
                <w:szCs w:val="28"/>
              </w:rPr>
            </w:pPr>
            <w:r w:rsidRPr="00292F83">
              <w:rPr>
                <w:b/>
                <w:bCs/>
              </w:rPr>
              <w:t xml:space="preserve">    - coordonator de cerc pedagogic</w:t>
            </w:r>
          </w:p>
        </w:tc>
        <w:tc>
          <w:tcPr>
            <w:tcW w:w="1098" w:type="dxa"/>
          </w:tcPr>
          <w:p w:rsidR="00D94147" w:rsidRPr="00361C13" w:rsidRDefault="00D94147" w:rsidP="00236AA2">
            <w:pPr>
              <w:jc w:val="center"/>
              <w:rPr>
                <w:b/>
                <w:bCs/>
                <w:sz w:val="28"/>
                <w:szCs w:val="28"/>
              </w:rPr>
            </w:pPr>
            <w:r>
              <w:rPr>
                <w:b/>
                <w:bCs/>
                <w:sz w:val="28"/>
                <w:szCs w:val="28"/>
              </w:rPr>
              <w:t>2,50</w:t>
            </w:r>
          </w:p>
        </w:tc>
        <w:tc>
          <w:tcPr>
            <w:tcW w:w="1260" w:type="dxa"/>
          </w:tcPr>
          <w:p w:rsidR="00D94147" w:rsidRPr="008C74D5" w:rsidRDefault="00D94147" w:rsidP="00236AA2">
            <w:pPr>
              <w:spacing w:line="320" w:lineRule="exact"/>
              <w:jc w:val="center"/>
              <w:rPr>
                <w:bCs/>
              </w:rPr>
            </w:pPr>
            <w:r>
              <w:rPr>
                <w:bCs/>
              </w:rPr>
              <w:t>1</w:t>
            </w:r>
          </w:p>
          <w:p w:rsidR="00D94147" w:rsidRDefault="00D94147" w:rsidP="00236AA2">
            <w:pPr>
              <w:spacing w:line="320" w:lineRule="exact"/>
              <w:jc w:val="center"/>
              <w:rPr>
                <w:bCs/>
              </w:rPr>
            </w:pPr>
            <w:r>
              <w:rPr>
                <w:bCs/>
              </w:rPr>
              <w:t>0,50</w:t>
            </w:r>
          </w:p>
          <w:p w:rsidR="00D94147" w:rsidRDefault="00D94147" w:rsidP="00236AA2">
            <w:pPr>
              <w:spacing w:line="320" w:lineRule="exact"/>
              <w:jc w:val="center"/>
              <w:rPr>
                <w:bCs/>
              </w:rPr>
            </w:pPr>
            <w:r>
              <w:rPr>
                <w:bCs/>
              </w:rPr>
              <w:t>0,50</w:t>
            </w:r>
          </w:p>
          <w:p w:rsidR="00D94147" w:rsidRPr="00361C13" w:rsidRDefault="00D94147" w:rsidP="00236AA2">
            <w:pPr>
              <w:spacing w:line="320" w:lineRule="exact"/>
              <w:jc w:val="center"/>
              <w:rPr>
                <w:b/>
                <w:bCs/>
                <w:sz w:val="28"/>
                <w:szCs w:val="28"/>
              </w:rPr>
            </w:pPr>
            <w:r>
              <w:rPr>
                <w:bCs/>
              </w:rPr>
              <w:t>0,50</w:t>
            </w:r>
          </w:p>
        </w:tc>
        <w:tc>
          <w:tcPr>
            <w:tcW w:w="882" w:type="dxa"/>
          </w:tcPr>
          <w:p w:rsidR="00D94147" w:rsidRPr="00361C13" w:rsidRDefault="00D94147" w:rsidP="00236AA2">
            <w:pPr>
              <w:jc w:val="center"/>
              <w:rPr>
                <w:b/>
                <w:bCs/>
                <w:sz w:val="28"/>
                <w:szCs w:val="28"/>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292F83" w:rsidRDefault="00D94147" w:rsidP="00855589">
            <w:pPr>
              <w:rPr>
                <w:b/>
                <w:bCs/>
              </w:rPr>
            </w:pPr>
            <w:r>
              <w:rPr>
                <w:b/>
                <w:bCs/>
              </w:rPr>
              <w:t>e</w:t>
            </w:r>
            <w:r w:rsidRPr="00292F83">
              <w:rPr>
                <w:b/>
                <w:bCs/>
              </w:rPr>
              <w:t>) - activitatea desfăşurată</w:t>
            </w:r>
            <w:r>
              <w:rPr>
                <w:b/>
                <w:bCs/>
              </w:rPr>
              <w:t xml:space="preserve">, în urma solicitării MEN, </w:t>
            </w:r>
            <w:r w:rsidRPr="00292F83">
              <w:rPr>
                <w:b/>
                <w:bCs/>
              </w:rPr>
              <w:t xml:space="preserve"> în cadrul unor comisii tehnice de elaborare a unor acte normative/ administrative</w:t>
            </w:r>
            <w:r>
              <w:rPr>
                <w:b/>
                <w:bCs/>
              </w:rPr>
              <w:t xml:space="preserve"> cu caracter normativ, </w:t>
            </w:r>
            <w:r w:rsidRPr="00B477E1">
              <w:rPr>
                <w:b/>
                <w:bCs/>
              </w:rPr>
              <w:t>activitatea desfăşurată</w:t>
            </w:r>
            <w:r>
              <w:rPr>
                <w:b/>
                <w:bCs/>
              </w:rPr>
              <w:t xml:space="preserve">, în urma solicitării MEN, </w:t>
            </w:r>
            <w:r w:rsidRPr="00B477E1">
              <w:rPr>
                <w:b/>
                <w:bCs/>
              </w:rPr>
              <w:t xml:space="preserve"> în cadrul unor comisii </w:t>
            </w:r>
            <w:r w:rsidRPr="00B477E1">
              <w:t xml:space="preserve"> </w:t>
            </w:r>
            <w:r w:rsidRPr="00B477E1">
              <w:rPr>
                <w:b/>
              </w:rPr>
              <w:t>na</w:t>
            </w:r>
            <w:r w:rsidRPr="00B477E1">
              <w:rPr>
                <w:rFonts w:ascii="Tahoma" w:hAnsi="Tahoma"/>
                <w:b/>
              </w:rPr>
              <w:t>ț</w:t>
            </w:r>
            <w:r w:rsidRPr="00B477E1">
              <w:rPr>
                <w:b/>
              </w:rPr>
              <w:t>ionale de specialitate/control</w:t>
            </w:r>
          </w:p>
        </w:tc>
        <w:tc>
          <w:tcPr>
            <w:tcW w:w="1098" w:type="dxa"/>
          </w:tcPr>
          <w:p w:rsidR="00D94147" w:rsidRPr="00361C13" w:rsidRDefault="00D94147" w:rsidP="00236AA2">
            <w:pPr>
              <w:jc w:val="center"/>
              <w:rPr>
                <w:b/>
                <w:bCs/>
                <w:sz w:val="28"/>
                <w:szCs w:val="28"/>
              </w:rPr>
            </w:pPr>
            <w:r>
              <w:rPr>
                <w:b/>
                <w:bCs/>
                <w:sz w:val="28"/>
                <w:szCs w:val="28"/>
              </w:rPr>
              <w:t>0,50</w:t>
            </w:r>
          </w:p>
        </w:tc>
        <w:tc>
          <w:tcPr>
            <w:tcW w:w="1260" w:type="dxa"/>
          </w:tcPr>
          <w:p w:rsidR="00D94147" w:rsidRPr="008C74D5" w:rsidRDefault="00D94147" w:rsidP="00236AA2">
            <w:pPr>
              <w:jc w:val="center"/>
              <w:rPr>
                <w:bCs/>
                <w:sz w:val="28"/>
                <w:szCs w:val="28"/>
              </w:rPr>
            </w:pPr>
          </w:p>
          <w:p w:rsidR="00D94147" w:rsidRPr="008C74D5" w:rsidRDefault="00D94147" w:rsidP="00236AA2">
            <w:pPr>
              <w:jc w:val="center"/>
              <w:rPr>
                <w:bCs/>
                <w:sz w:val="28"/>
                <w:szCs w:val="28"/>
              </w:rPr>
            </w:pPr>
          </w:p>
          <w:p w:rsidR="00D94147" w:rsidRPr="00361C13" w:rsidRDefault="00D94147" w:rsidP="00236AA2">
            <w:pPr>
              <w:jc w:val="center"/>
              <w:rPr>
                <w:b/>
                <w:bCs/>
                <w:sz w:val="28"/>
                <w:szCs w:val="28"/>
              </w:rPr>
            </w:pPr>
          </w:p>
        </w:tc>
        <w:tc>
          <w:tcPr>
            <w:tcW w:w="882" w:type="dxa"/>
          </w:tcPr>
          <w:p w:rsidR="00D94147" w:rsidRPr="00361C13" w:rsidRDefault="00D94147" w:rsidP="00236AA2">
            <w:pPr>
              <w:jc w:val="center"/>
              <w:rPr>
                <w:b/>
                <w:bCs/>
                <w:sz w:val="28"/>
                <w:szCs w:val="28"/>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center"/>
          </w:tcPr>
          <w:p w:rsidR="00D94147" w:rsidRPr="00346181" w:rsidRDefault="00D94147" w:rsidP="00B92723">
            <w:pPr>
              <w:rPr>
                <w:b/>
              </w:rPr>
            </w:pPr>
            <w:r w:rsidRPr="00346181">
              <w:t xml:space="preserve"> e1.) activitate desfăşurată în comisii  ale inspectoratului şcolar, de elaborare/ evaluare de subiecte în cadrul comisiilor de specialitate</w:t>
            </w:r>
          </w:p>
        </w:tc>
        <w:tc>
          <w:tcPr>
            <w:tcW w:w="1098" w:type="dxa"/>
          </w:tcPr>
          <w:p w:rsidR="00D94147" w:rsidRPr="009C6FA1" w:rsidRDefault="00D94147" w:rsidP="00236AA2">
            <w:pPr>
              <w:jc w:val="center"/>
              <w:rPr>
                <w:b/>
                <w:sz w:val="28"/>
                <w:szCs w:val="28"/>
              </w:rPr>
            </w:pPr>
          </w:p>
        </w:tc>
        <w:tc>
          <w:tcPr>
            <w:tcW w:w="1260" w:type="dxa"/>
          </w:tcPr>
          <w:p w:rsidR="00D94147" w:rsidRPr="00CD422B" w:rsidRDefault="00D94147" w:rsidP="00236AA2">
            <w:pPr>
              <w:jc w:val="center"/>
              <w:rPr>
                <w:bCs/>
              </w:rPr>
            </w:pPr>
            <w:r>
              <w:rPr>
                <w:bCs/>
                <w:sz w:val="22"/>
                <w:szCs w:val="22"/>
              </w:rPr>
              <w:t>0,5</w:t>
            </w:r>
            <w:r w:rsidRPr="00CD422B">
              <w:rPr>
                <w:bCs/>
                <w:sz w:val="22"/>
                <w:szCs w:val="22"/>
              </w:rPr>
              <w:t>0</w:t>
            </w:r>
          </w:p>
        </w:tc>
        <w:tc>
          <w:tcPr>
            <w:tcW w:w="882" w:type="dxa"/>
          </w:tcPr>
          <w:p w:rsidR="00D94147" w:rsidRPr="00CD422B" w:rsidRDefault="00D94147" w:rsidP="00236AA2">
            <w:pPr>
              <w:jc w:val="center"/>
              <w:rPr>
                <w:b/>
                <w:bCs/>
                <w:sz w:val="28"/>
                <w:szCs w:val="28"/>
              </w:rPr>
            </w:pPr>
          </w:p>
        </w:tc>
        <w:tc>
          <w:tcPr>
            <w:tcW w:w="1260" w:type="dxa"/>
          </w:tcPr>
          <w:p w:rsidR="00D94147" w:rsidRPr="005340BA" w:rsidRDefault="00D94147">
            <w:pPr>
              <w:rPr>
                <w:highlight w:val="yellow"/>
              </w:rPr>
            </w:pPr>
          </w:p>
        </w:tc>
        <w:tc>
          <w:tcPr>
            <w:tcW w:w="1440" w:type="dxa"/>
          </w:tcPr>
          <w:p w:rsidR="00D94147" w:rsidRPr="005340BA" w:rsidRDefault="00D94147">
            <w:pPr>
              <w:rPr>
                <w:highlight w:val="yellow"/>
              </w:rPr>
            </w:pPr>
          </w:p>
        </w:tc>
        <w:tc>
          <w:tcPr>
            <w:tcW w:w="1517" w:type="dxa"/>
          </w:tcPr>
          <w:p w:rsidR="00D94147" w:rsidRPr="005340BA" w:rsidRDefault="00D94147">
            <w:pPr>
              <w:rPr>
                <w:highlight w:val="yellow"/>
              </w:rPr>
            </w:pPr>
          </w:p>
        </w:tc>
      </w:tr>
      <w:tr w:rsidR="00D94147" w:rsidRPr="00361C13">
        <w:tc>
          <w:tcPr>
            <w:tcW w:w="8494" w:type="dxa"/>
            <w:vAlign w:val="center"/>
          </w:tcPr>
          <w:p w:rsidR="00D94147" w:rsidRPr="00B80A54" w:rsidRDefault="00D94147" w:rsidP="00236AA2">
            <w:pPr>
              <w:jc w:val="center"/>
              <w:rPr>
                <w:b/>
                <w:sz w:val="28"/>
                <w:szCs w:val="28"/>
              </w:rPr>
            </w:pPr>
          </w:p>
          <w:p w:rsidR="00D94147" w:rsidRPr="00B80A54" w:rsidRDefault="00D94147" w:rsidP="00236AA2">
            <w:pPr>
              <w:jc w:val="center"/>
              <w:rPr>
                <w:b/>
                <w:sz w:val="28"/>
                <w:szCs w:val="28"/>
              </w:rPr>
            </w:pPr>
            <w:r w:rsidRPr="00B80A54">
              <w:rPr>
                <w:b/>
                <w:sz w:val="28"/>
                <w:szCs w:val="28"/>
              </w:rPr>
              <w:t>TOTAL CRITERIUL 2</w:t>
            </w:r>
          </w:p>
        </w:tc>
        <w:tc>
          <w:tcPr>
            <w:tcW w:w="1098" w:type="dxa"/>
          </w:tcPr>
          <w:p w:rsidR="00D94147" w:rsidRPr="00B80A54" w:rsidRDefault="00D94147" w:rsidP="00236AA2">
            <w:pPr>
              <w:jc w:val="center"/>
              <w:rPr>
                <w:b/>
                <w:sz w:val="28"/>
                <w:szCs w:val="28"/>
              </w:rPr>
            </w:pPr>
            <w:r w:rsidRPr="00B80A54">
              <w:rPr>
                <w:b/>
                <w:sz w:val="28"/>
                <w:szCs w:val="28"/>
              </w:rPr>
              <w:t>10 puncte</w:t>
            </w:r>
          </w:p>
        </w:tc>
        <w:tc>
          <w:tcPr>
            <w:tcW w:w="1260" w:type="dxa"/>
          </w:tcPr>
          <w:p w:rsidR="00D94147" w:rsidRPr="00B80A54" w:rsidRDefault="00D94147" w:rsidP="00236AA2">
            <w:pPr>
              <w:jc w:val="center"/>
              <w:rPr>
                <w:bCs/>
                <w:highlight w:val="yellow"/>
              </w:rPr>
            </w:pPr>
          </w:p>
        </w:tc>
        <w:tc>
          <w:tcPr>
            <w:tcW w:w="882" w:type="dxa"/>
          </w:tcPr>
          <w:p w:rsidR="00D94147" w:rsidRPr="005340BA" w:rsidRDefault="00D94147" w:rsidP="00236AA2">
            <w:pPr>
              <w:jc w:val="center"/>
              <w:rPr>
                <w:b/>
                <w:bCs/>
                <w:sz w:val="28"/>
                <w:szCs w:val="28"/>
                <w:highlight w:val="yellow"/>
              </w:rPr>
            </w:pPr>
          </w:p>
        </w:tc>
        <w:tc>
          <w:tcPr>
            <w:tcW w:w="1260" w:type="dxa"/>
          </w:tcPr>
          <w:p w:rsidR="00D94147" w:rsidRPr="005340BA" w:rsidRDefault="00D94147">
            <w:pPr>
              <w:rPr>
                <w:highlight w:val="yellow"/>
              </w:rPr>
            </w:pPr>
          </w:p>
        </w:tc>
        <w:tc>
          <w:tcPr>
            <w:tcW w:w="1440" w:type="dxa"/>
          </w:tcPr>
          <w:p w:rsidR="00D94147" w:rsidRPr="005340BA" w:rsidRDefault="00D94147">
            <w:pPr>
              <w:rPr>
                <w:highlight w:val="yellow"/>
              </w:rPr>
            </w:pPr>
          </w:p>
        </w:tc>
        <w:tc>
          <w:tcPr>
            <w:tcW w:w="1517" w:type="dxa"/>
          </w:tcPr>
          <w:p w:rsidR="00D94147" w:rsidRPr="005340BA" w:rsidRDefault="00D94147">
            <w:pPr>
              <w:rPr>
                <w:highlight w:val="yellow"/>
              </w:rPr>
            </w:pPr>
          </w:p>
        </w:tc>
      </w:tr>
      <w:tr w:rsidR="00D94147" w:rsidRPr="00361C13">
        <w:tc>
          <w:tcPr>
            <w:tcW w:w="8494" w:type="dxa"/>
          </w:tcPr>
          <w:p w:rsidR="00D94147" w:rsidRPr="00BC48B3" w:rsidRDefault="00D94147" w:rsidP="00236AA2">
            <w:pPr>
              <w:jc w:val="both"/>
              <w:rPr>
                <w:b/>
                <w:bCs/>
                <w:sz w:val="28"/>
                <w:szCs w:val="28"/>
                <w:highlight w:val="yellow"/>
              </w:rPr>
            </w:pPr>
            <w:r w:rsidRPr="00BC48B3">
              <w:rPr>
                <w:b/>
                <w:bCs/>
                <w:sz w:val="28"/>
                <w:szCs w:val="28"/>
                <w:highlight w:val="yellow"/>
              </w:rPr>
              <w:t>3. Criteriul privind participarea la proiecte</w:t>
            </w:r>
            <w:r>
              <w:rPr>
                <w:b/>
                <w:bCs/>
                <w:sz w:val="28"/>
                <w:szCs w:val="28"/>
                <w:highlight w:val="yellow"/>
              </w:rPr>
              <w:t xml:space="preserve">: </w:t>
            </w:r>
            <w:r w:rsidRPr="00BC48B3">
              <w:rPr>
                <w:b/>
                <w:bCs/>
                <w:sz w:val="28"/>
                <w:szCs w:val="28"/>
                <w:highlight w:val="yellow"/>
              </w:rPr>
              <w:t xml:space="preserve">  </w:t>
            </w:r>
          </w:p>
          <w:p w:rsidR="00D94147" w:rsidRPr="009C6FA1" w:rsidRDefault="00D94147" w:rsidP="00236AA2">
            <w:pPr>
              <w:jc w:val="both"/>
              <w:rPr>
                <w:b/>
                <w:bCs/>
                <w:sz w:val="28"/>
                <w:szCs w:val="28"/>
                <w:highlight w:val="yellow"/>
              </w:rPr>
            </w:pPr>
          </w:p>
        </w:tc>
        <w:tc>
          <w:tcPr>
            <w:tcW w:w="1098" w:type="dxa"/>
          </w:tcPr>
          <w:p w:rsidR="00D94147" w:rsidRPr="003D122A" w:rsidRDefault="00D94147" w:rsidP="00236AA2">
            <w:pPr>
              <w:jc w:val="center"/>
              <w:rPr>
                <w:b/>
                <w:bCs/>
                <w:sz w:val="28"/>
                <w:szCs w:val="28"/>
                <w:highlight w:val="yellow"/>
              </w:rPr>
            </w:pPr>
            <w:r>
              <w:rPr>
                <w:b/>
                <w:bCs/>
                <w:sz w:val="28"/>
                <w:szCs w:val="28"/>
                <w:highlight w:val="yellow"/>
              </w:rPr>
              <w:t>5</w:t>
            </w:r>
          </w:p>
        </w:tc>
        <w:tc>
          <w:tcPr>
            <w:tcW w:w="1260" w:type="dxa"/>
          </w:tcPr>
          <w:p w:rsidR="00D94147" w:rsidRPr="009C6FA1" w:rsidRDefault="00D94147" w:rsidP="00236AA2">
            <w:pPr>
              <w:jc w:val="center"/>
              <w:rPr>
                <w:b/>
                <w:bCs/>
                <w:highlight w:val="yellow"/>
              </w:rPr>
            </w:pPr>
          </w:p>
        </w:tc>
        <w:tc>
          <w:tcPr>
            <w:tcW w:w="882" w:type="dxa"/>
          </w:tcPr>
          <w:p w:rsidR="00D94147" w:rsidRPr="009C6FA1" w:rsidRDefault="00D94147" w:rsidP="00236AA2">
            <w:pPr>
              <w:jc w:val="center"/>
              <w:rPr>
                <w:b/>
                <w:bCs/>
                <w:highlight w:val="yellow"/>
              </w:rPr>
            </w:pPr>
          </w:p>
        </w:tc>
        <w:tc>
          <w:tcPr>
            <w:tcW w:w="1260" w:type="dxa"/>
          </w:tcPr>
          <w:p w:rsidR="00D94147" w:rsidRPr="009C6FA1" w:rsidRDefault="00D94147" w:rsidP="00236AA2">
            <w:pPr>
              <w:jc w:val="center"/>
              <w:rPr>
                <w:b/>
                <w:bCs/>
                <w:highlight w:val="yellow"/>
              </w:rPr>
            </w:pPr>
          </w:p>
        </w:tc>
        <w:tc>
          <w:tcPr>
            <w:tcW w:w="1440" w:type="dxa"/>
          </w:tcPr>
          <w:p w:rsidR="00D94147" w:rsidRPr="009C6FA1" w:rsidRDefault="00D94147">
            <w:pPr>
              <w:rPr>
                <w:highlight w:val="yellow"/>
              </w:rPr>
            </w:pPr>
          </w:p>
        </w:tc>
        <w:tc>
          <w:tcPr>
            <w:tcW w:w="1517" w:type="dxa"/>
          </w:tcPr>
          <w:p w:rsidR="00D94147" w:rsidRPr="009C6FA1" w:rsidRDefault="00D94147">
            <w:pPr>
              <w:rPr>
                <w:b/>
                <w:bCs/>
                <w:highlight w:val="yellow"/>
              </w:rPr>
            </w:pPr>
          </w:p>
        </w:tc>
      </w:tr>
      <w:tr w:rsidR="00D94147" w:rsidRPr="00361C13">
        <w:tc>
          <w:tcPr>
            <w:tcW w:w="8494" w:type="dxa"/>
          </w:tcPr>
          <w:p w:rsidR="00D94147" w:rsidRPr="00346181" w:rsidRDefault="00D94147" w:rsidP="00AE732E">
            <w:pPr>
              <w:rPr>
                <w:b/>
              </w:rPr>
            </w:pPr>
            <w:r>
              <w:rPr>
                <w:b/>
              </w:rPr>
              <w:t xml:space="preserve">a) </w:t>
            </w:r>
            <w:r w:rsidRPr="00346181">
              <w:rPr>
                <w:b/>
              </w:rPr>
              <w:t xml:space="preserve">Proiecte europene, proiecte internaţionale care au ca obiective performanţa şcolară, progresul şcolar, dezvoltarea competenţelor şi abilităţilor preşcolarilor şi elevilor,  educaţia civică, educaţia complementară, formarea personalităţii preşcolarilor şi elevilor, dezvoltarea capacităţii de adaptare la schimbare, dezvoltarea profesională a cadrelor didactice </w:t>
            </w:r>
          </w:p>
          <w:p w:rsidR="00D94147" w:rsidRPr="00346181" w:rsidRDefault="00D94147" w:rsidP="00AE732E">
            <w:r w:rsidRPr="00346181">
              <w:t xml:space="preserve">        - manager de proiect</w:t>
            </w:r>
          </w:p>
          <w:p w:rsidR="00D94147" w:rsidRPr="00346181" w:rsidRDefault="00D94147" w:rsidP="005F61A8">
            <w:pPr>
              <w:ind w:firstLineChars="200" w:firstLine="114"/>
            </w:pPr>
            <w:r w:rsidRPr="00346181">
              <w:t>- membru in echipa de proiect</w:t>
            </w:r>
          </w:p>
          <w:p w:rsidR="00D94147" w:rsidRPr="00361C13" w:rsidRDefault="00D94147" w:rsidP="005F61A8">
            <w:pPr>
              <w:ind w:firstLineChars="200" w:firstLine="114"/>
            </w:pPr>
            <w:r w:rsidRPr="00346181">
              <w:t>- participare la acţiuni în cadrul proiectului</w:t>
            </w:r>
          </w:p>
        </w:tc>
        <w:tc>
          <w:tcPr>
            <w:tcW w:w="1098" w:type="dxa"/>
          </w:tcPr>
          <w:p w:rsidR="00D94147" w:rsidRPr="008C74D5" w:rsidRDefault="00D94147" w:rsidP="00537535">
            <w:pPr>
              <w:jc w:val="center"/>
              <w:rPr>
                <w:b/>
                <w:sz w:val="28"/>
                <w:szCs w:val="28"/>
              </w:rPr>
            </w:pPr>
          </w:p>
          <w:p w:rsidR="00D94147" w:rsidRPr="008C74D5" w:rsidRDefault="00D94147" w:rsidP="00236AA2">
            <w:pPr>
              <w:jc w:val="center"/>
              <w:rPr>
                <w:b/>
                <w:sz w:val="28"/>
                <w:szCs w:val="28"/>
              </w:rPr>
            </w:pPr>
          </w:p>
          <w:p w:rsidR="00D94147" w:rsidRPr="008C74D5" w:rsidRDefault="00D94147" w:rsidP="00236AA2">
            <w:pPr>
              <w:jc w:val="center"/>
              <w:rPr>
                <w:b/>
                <w:sz w:val="28"/>
                <w:szCs w:val="28"/>
              </w:rPr>
            </w:pPr>
          </w:p>
          <w:p w:rsidR="00D94147" w:rsidRPr="008C74D5" w:rsidRDefault="00D94147" w:rsidP="00236AA2">
            <w:pPr>
              <w:jc w:val="center"/>
              <w:rPr>
                <w:b/>
                <w:sz w:val="28"/>
                <w:szCs w:val="28"/>
              </w:rPr>
            </w:pPr>
          </w:p>
          <w:p w:rsidR="00D94147" w:rsidRPr="008C74D5" w:rsidRDefault="00D94147" w:rsidP="00236AA2">
            <w:pPr>
              <w:jc w:val="center"/>
              <w:rPr>
                <w:b/>
                <w:sz w:val="28"/>
                <w:szCs w:val="28"/>
              </w:rPr>
            </w:pPr>
          </w:p>
        </w:tc>
        <w:tc>
          <w:tcPr>
            <w:tcW w:w="1260" w:type="dxa"/>
          </w:tcPr>
          <w:p w:rsidR="00D94147" w:rsidRPr="00361C13" w:rsidRDefault="00D94147" w:rsidP="00236AA2">
            <w:pPr>
              <w:jc w:val="center"/>
            </w:pPr>
          </w:p>
          <w:p w:rsidR="00D94147" w:rsidRPr="00361C13" w:rsidRDefault="00D94147" w:rsidP="00CF308C"/>
          <w:p w:rsidR="00D94147" w:rsidRDefault="00D94147" w:rsidP="002D67C9">
            <w:pPr>
              <w:jc w:val="center"/>
            </w:pPr>
          </w:p>
          <w:p w:rsidR="00D94147" w:rsidRDefault="00D94147" w:rsidP="002D67C9">
            <w:pPr>
              <w:jc w:val="center"/>
            </w:pPr>
          </w:p>
          <w:p w:rsidR="00D94147" w:rsidRPr="008C74D5" w:rsidRDefault="00D94147" w:rsidP="002D67C9">
            <w:pPr>
              <w:jc w:val="center"/>
            </w:pPr>
            <w:r>
              <w:t>1,50</w:t>
            </w:r>
          </w:p>
          <w:p w:rsidR="00D94147" w:rsidRPr="008C74D5" w:rsidRDefault="00D94147" w:rsidP="002D67C9">
            <w:pPr>
              <w:jc w:val="center"/>
            </w:pPr>
            <w:r>
              <w:t>1</w:t>
            </w:r>
          </w:p>
          <w:p w:rsidR="00D94147" w:rsidRPr="00361C13" w:rsidRDefault="00D94147" w:rsidP="002D67C9">
            <w:pPr>
              <w:jc w:val="center"/>
            </w:pPr>
            <w:r>
              <w:t>0,50</w:t>
            </w:r>
          </w:p>
        </w:tc>
        <w:tc>
          <w:tcPr>
            <w:tcW w:w="882" w:type="dxa"/>
          </w:tcPr>
          <w:p w:rsidR="00D94147" w:rsidRPr="00361C13" w:rsidRDefault="00D94147" w:rsidP="00236AA2">
            <w:pPr>
              <w:jc w:val="center"/>
            </w:pPr>
          </w:p>
          <w:p w:rsidR="00D94147" w:rsidRPr="00361C13" w:rsidRDefault="00D94147" w:rsidP="00236AA2">
            <w:pPr>
              <w:jc w:val="center"/>
            </w:pPr>
          </w:p>
          <w:p w:rsidR="00D94147" w:rsidRPr="00361C13" w:rsidRDefault="00D94147" w:rsidP="00236AA2">
            <w:pPr>
              <w:jc w:val="center"/>
            </w:pPr>
          </w:p>
          <w:p w:rsidR="00D94147" w:rsidRPr="00361C13" w:rsidRDefault="00D94147" w:rsidP="00236AA2">
            <w:pPr>
              <w:jc w:val="center"/>
            </w:pPr>
          </w:p>
          <w:p w:rsidR="00D94147" w:rsidRPr="00361C13" w:rsidRDefault="00D94147" w:rsidP="00236AA2">
            <w:pPr>
              <w:jc w:val="center"/>
            </w:pPr>
          </w:p>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Default="00D94147" w:rsidP="00537535">
            <w:pPr>
              <w:rPr>
                <w:b/>
              </w:rPr>
            </w:pPr>
            <w:r>
              <w:rPr>
                <w:b/>
              </w:rPr>
              <w:t>b</w:t>
            </w:r>
            <w:r w:rsidRPr="00292F83">
              <w:rPr>
                <w:b/>
              </w:rPr>
              <w:t>) Proiecte</w:t>
            </w:r>
            <w:r>
              <w:rPr>
                <w:b/>
              </w:rPr>
              <w:t xml:space="preserve"> elaborate şi implementate în baza prevederilor Metodologiei şi criteriilor privind acordarea gradaţiei de merit în învăţământul preuniversitar, aprobată prin OMECTS 5486</w:t>
            </w:r>
            <w:r w:rsidRPr="00537535">
              <w:rPr>
                <w:b/>
              </w:rPr>
              <w:t>/</w:t>
            </w:r>
            <w:r>
              <w:rPr>
                <w:b/>
              </w:rPr>
              <w:t>2011, materializate prin raportul de activitate şi portofoliul personal</w:t>
            </w:r>
          </w:p>
          <w:p w:rsidR="00D94147" w:rsidRPr="005340BA" w:rsidRDefault="00D94147" w:rsidP="00537535">
            <w:pPr>
              <w:rPr>
                <w:b/>
                <w:i/>
              </w:rPr>
            </w:pPr>
            <w:r w:rsidRPr="005340BA">
              <w:rPr>
                <w:i/>
              </w:rPr>
              <w:t>Notă: Se ataşează:</w:t>
            </w:r>
          </w:p>
          <w:p w:rsidR="00D94147" w:rsidRPr="005340BA" w:rsidRDefault="00D94147" w:rsidP="005340BA">
            <w:pPr>
              <w:numPr>
                <w:ilvl w:val="0"/>
                <w:numId w:val="17"/>
              </w:numPr>
              <w:rPr>
                <w:b/>
                <w:i/>
              </w:rPr>
            </w:pPr>
            <w:r w:rsidRPr="005340BA">
              <w:rPr>
                <w:i/>
              </w:rPr>
              <w:t>proiectul propus;</w:t>
            </w:r>
          </w:p>
          <w:p w:rsidR="00D94147" w:rsidRPr="005340BA" w:rsidRDefault="00D94147" w:rsidP="005340BA">
            <w:pPr>
              <w:numPr>
                <w:ilvl w:val="0"/>
                <w:numId w:val="17"/>
              </w:numPr>
              <w:rPr>
                <w:i/>
                <w:iCs/>
              </w:rPr>
            </w:pPr>
            <w:r w:rsidRPr="005340BA">
              <w:rPr>
                <w:i/>
              </w:rPr>
              <w:t xml:space="preserve">fişele anuale de monitorizare (anexa 7 din OMECTS </w:t>
            </w:r>
            <w:r w:rsidRPr="005340BA">
              <w:rPr>
                <w:i/>
                <w:iCs/>
              </w:rPr>
              <w:t>nr. 5.486/2011);</w:t>
            </w:r>
          </w:p>
          <w:p w:rsidR="00D94147" w:rsidRPr="005340BA" w:rsidRDefault="00D94147" w:rsidP="005340BA">
            <w:pPr>
              <w:numPr>
                <w:ilvl w:val="0"/>
                <w:numId w:val="17"/>
              </w:numPr>
              <w:rPr>
                <w:i/>
                <w:iCs/>
              </w:rPr>
            </w:pPr>
            <w:r w:rsidRPr="005340BA">
              <w:rPr>
                <w:i/>
              </w:rPr>
              <w:t>copie proces verbal al şedinţei Consiliului de Administraţie al unităţii de învăţământ din care reiasă aprobarea implementării proiectului</w:t>
            </w:r>
          </w:p>
          <w:p w:rsidR="00D94147" w:rsidRPr="00537535" w:rsidRDefault="00D94147" w:rsidP="005340BA">
            <w:pPr>
              <w:numPr>
                <w:ilvl w:val="0"/>
                <w:numId w:val="17"/>
              </w:numPr>
              <w:rPr>
                <w:b/>
              </w:rPr>
            </w:pPr>
            <w:r w:rsidRPr="005340BA">
              <w:rPr>
                <w:i/>
              </w:rPr>
              <w:t>copie proces verbal al Consiliului de administraţie din care să reiasă validarea fişei anuale /fişelor anuale de monitorizare ale candidaţilor</w:t>
            </w:r>
          </w:p>
        </w:tc>
        <w:tc>
          <w:tcPr>
            <w:tcW w:w="1098" w:type="dxa"/>
          </w:tcPr>
          <w:p w:rsidR="00D94147" w:rsidRPr="008C74D5" w:rsidRDefault="00D94147" w:rsidP="00236AA2">
            <w:pPr>
              <w:jc w:val="center"/>
              <w:rPr>
                <w:b/>
                <w:sz w:val="28"/>
                <w:szCs w:val="28"/>
              </w:rPr>
            </w:pPr>
          </w:p>
        </w:tc>
        <w:tc>
          <w:tcPr>
            <w:tcW w:w="1260" w:type="dxa"/>
          </w:tcPr>
          <w:p w:rsidR="00D94147" w:rsidRPr="00361C13" w:rsidRDefault="00D94147" w:rsidP="002D67C9">
            <w:pPr>
              <w:jc w:val="center"/>
            </w:pPr>
          </w:p>
          <w:p w:rsidR="00D94147" w:rsidRPr="00361C13" w:rsidRDefault="00D94147" w:rsidP="002D67C9">
            <w:pPr>
              <w:jc w:val="center"/>
            </w:pPr>
            <w:r>
              <w:rPr>
                <w:sz w:val="22"/>
                <w:szCs w:val="22"/>
              </w:rPr>
              <w:t>2</w:t>
            </w:r>
          </w:p>
          <w:p w:rsidR="00D94147" w:rsidRPr="00361C13" w:rsidRDefault="00D94147" w:rsidP="00537535"/>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tc>
        <w:tc>
          <w:tcPr>
            <w:tcW w:w="1517" w:type="dxa"/>
          </w:tcPr>
          <w:p w:rsidR="00D94147" w:rsidRPr="00361C13" w:rsidRDefault="00D94147"/>
        </w:tc>
      </w:tr>
      <w:tr w:rsidR="00D94147" w:rsidRPr="00361C13" w:rsidTr="00BC48B3">
        <w:trPr>
          <w:trHeight w:val="777"/>
        </w:trPr>
        <w:tc>
          <w:tcPr>
            <w:tcW w:w="8494" w:type="dxa"/>
            <w:vAlign w:val="center"/>
          </w:tcPr>
          <w:p w:rsidR="00D94147" w:rsidRPr="00361C13" w:rsidRDefault="00D94147" w:rsidP="00236AA2">
            <w:pPr>
              <w:jc w:val="center"/>
              <w:rPr>
                <w:b/>
                <w:sz w:val="28"/>
                <w:szCs w:val="28"/>
              </w:rPr>
            </w:pPr>
            <w:r w:rsidRPr="00361C13">
              <w:rPr>
                <w:b/>
                <w:sz w:val="28"/>
                <w:szCs w:val="28"/>
              </w:rPr>
              <w:t>TOTAL CRITERIUL 3</w:t>
            </w:r>
          </w:p>
        </w:tc>
        <w:tc>
          <w:tcPr>
            <w:tcW w:w="1098" w:type="dxa"/>
          </w:tcPr>
          <w:p w:rsidR="00D94147" w:rsidRPr="00361C13" w:rsidRDefault="00D94147" w:rsidP="00236AA2">
            <w:pPr>
              <w:jc w:val="center"/>
              <w:rPr>
                <w:b/>
                <w:sz w:val="28"/>
                <w:szCs w:val="28"/>
              </w:rPr>
            </w:pPr>
            <w:r>
              <w:rPr>
                <w:b/>
                <w:sz w:val="28"/>
                <w:szCs w:val="28"/>
              </w:rPr>
              <w:t xml:space="preserve">5 </w:t>
            </w:r>
            <w:r w:rsidRPr="00361C13">
              <w:rPr>
                <w:b/>
                <w:sz w:val="28"/>
                <w:szCs w:val="28"/>
              </w:rPr>
              <w:t>puncte</w:t>
            </w:r>
          </w:p>
        </w:tc>
        <w:tc>
          <w:tcPr>
            <w:tcW w:w="1260" w:type="dxa"/>
          </w:tcPr>
          <w:p w:rsidR="00D94147" w:rsidRPr="00361C13" w:rsidRDefault="00D94147" w:rsidP="00236AA2">
            <w:pPr>
              <w:jc w:val="center"/>
            </w:pP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tc>
        <w:tc>
          <w:tcPr>
            <w:tcW w:w="1517" w:type="dxa"/>
          </w:tcPr>
          <w:p w:rsidR="00D94147" w:rsidRPr="00361C13" w:rsidRDefault="00D94147"/>
        </w:tc>
      </w:tr>
      <w:tr w:rsidR="00D94147" w:rsidRPr="00361C13">
        <w:tc>
          <w:tcPr>
            <w:tcW w:w="8494" w:type="dxa"/>
          </w:tcPr>
          <w:p w:rsidR="00D94147" w:rsidRPr="00BC48B3" w:rsidRDefault="00D94147" w:rsidP="00236AA2">
            <w:pPr>
              <w:jc w:val="both"/>
              <w:rPr>
                <w:b/>
                <w:bCs/>
                <w:sz w:val="28"/>
                <w:szCs w:val="28"/>
                <w:highlight w:val="yellow"/>
              </w:rPr>
            </w:pPr>
            <w:r w:rsidRPr="00BC48B3">
              <w:rPr>
                <w:b/>
                <w:bCs/>
                <w:sz w:val="28"/>
                <w:szCs w:val="28"/>
                <w:highlight w:val="yellow"/>
              </w:rPr>
              <w:t>4. Criteriul privind contribuţia la dezvoltarea instituţională:</w:t>
            </w:r>
          </w:p>
        </w:tc>
        <w:tc>
          <w:tcPr>
            <w:tcW w:w="1098" w:type="dxa"/>
          </w:tcPr>
          <w:p w:rsidR="00D94147" w:rsidRPr="003D122A" w:rsidRDefault="00D94147" w:rsidP="009C6FA1">
            <w:pPr>
              <w:jc w:val="center"/>
              <w:rPr>
                <w:b/>
                <w:bCs/>
                <w:sz w:val="28"/>
                <w:szCs w:val="28"/>
                <w:highlight w:val="yellow"/>
              </w:rPr>
            </w:pPr>
            <w:r>
              <w:rPr>
                <w:b/>
                <w:bCs/>
                <w:sz w:val="28"/>
                <w:szCs w:val="28"/>
                <w:highlight w:val="yellow"/>
              </w:rPr>
              <w:t>5</w:t>
            </w:r>
          </w:p>
        </w:tc>
        <w:tc>
          <w:tcPr>
            <w:tcW w:w="1260" w:type="dxa"/>
          </w:tcPr>
          <w:p w:rsidR="00D94147" w:rsidRPr="009C6FA1" w:rsidRDefault="00D94147" w:rsidP="00236AA2">
            <w:pPr>
              <w:jc w:val="center"/>
              <w:rPr>
                <w:b/>
                <w:bCs/>
                <w:highlight w:val="yellow"/>
              </w:rPr>
            </w:pPr>
          </w:p>
        </w:tc>
        <w:tc>
          <w:tcPr>
            <w:tcW w:w="882" w:type="dxa"/>
          </w:tcPr>
          <w:p w:rsidR="00D94147" w:rsidRPr="009C6FA1" w:rsidRDefault="00D94147" w:rsidP="00236AA2">
            <w:pPr>
              <w:jc w:val="center"/>
              <w:rPr>
                <w:b/>
                <w:bCs/>
                <w:highlight w:val="yellow"/>
              </w:rPr>
            </w:pPr>
          </w:p>
        </w:tc>
        <w:tc>
          <w:tcPr>
            <w:tcW w:w="1260" w:type="dxa"/>
          </w:tcPr>
          <w:p w:rsidR="00D94147" w:rsidRPr="009C6FA1" w:rsidRDefault="00D94147">
            <w:pPr>
              <w:rPr>
                <w:highlight w:val="yellow"/>
              </w:rPr>
            </w:pPr>
          </w:p>
        </w:tc>
        <w:tc>
          <w:tcPr>
            <w:tcW w:w="1440" w:type="dxa"/>
          </w:tcPr>
          <w:p w:rsidR="00D94147" w:rsidRPr="009C6FA1" w:rsidRDefault="00D94147">
            <w:pPr>
              <w:rPr>
                <w:highlight w:val="yellow"/>
              </w:rPr>
            </w:pPr>
          </w:p>
        </w:tc>
        <w:tc>
          <w:tcPr>
            <w:tcW w:w="1517" w:type="dxa"/>
          </w:tcPr>
          <w:p w:rsidR="00D94147" w:rsidRPr="009C6FA1" w:rsidRDefault="00D94147">
            <w:pPr>
              <w:rPr>
                <w:highlight w:val="yellow"/>
              </w:rPr>
            </w:pPr>
          </w:p>
        </w:tc>
      </w:tr>
      <w:tr w:rsidR="00D94147" w:rsidRPr="00361C13">
        <w:tc>
          <w:tcPr>
            <w:tcW w:w="8494" w:type="dxa"/>
          </w:tcPr>
          <w:p w:rsidR="00D94147" w:rsidRPr="00346181" w:rsidRDefault="00D94147" w:rsidP="00236AA2">
            <w:pPr>
              <w:numPr>
                <w:ilvl w:val="0"/>
                <w:numId w:val="10"/>
              </w:numPr>
            </w:pPr>
            <w:r w:rsidRPr="00346181">
              <w:t>atragerea de finanţări extrabugetare pentru unitate, programe, proiecte, centre de documentare şi informare, laboratoare etc, având ca efect creşterea calităţii instituţiei şi a procesului de predare-învăţare-evaluare, a bazei didactico-materiale</w:t>
            </w:r>
          </w:p>
        </w:tc>
        <w:tc>
          <w:tcPr>
            <w:tcW w:w="1098" w:type="dxa"/>
          </w:tcPr>
          <w:p w:rsidR="00D94147" w:rsidRPr="00292F83" w:rsidRDefault="00D94147" w:rsidP="00236AA2">
            <w:pPr>
              <w:jc w:val="center"/>
            </w:pPr>
          </w:p>
        </w:tc>
        <w:tc>
          <w:tcPr>
            <w:tcW w:w="1260" w:type="dxa"/>
          </w:tcPr>
          <w:p w:rsidR="00D94147" w:rsidRPr="008C74D5" w:rsidRDefault="00D94147" w:rsidP="00236AA2">
            <w:pPr>
              <w:jc w:val="center"/>
              <w:rPr>
                <w:color w:val="000000"/>
              </w:rPr>
            </w:pPr>
            <w:r>
              <w:rPr>
                <w:color w:val="000000"/>
              </w:rPr>
              <w:t>2,50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r w:rsidRPr="00361C13">
              <w:rPr>
                <w:sz w:val="22"/>
                <w:szCs w:val="22"/>
              </w:rPr>
              <w:t> </w:t>
            </w:r>
          </w:p>
        </w:tc>
        <w:tc>
          <w:tcPr>
            <w:tcW w:w="1517" w:type="dxa"/>
          </w:tcPr>
          <w:p w:rsidR="00D94147" w:rsidRPr="00361C13" w:rsidRDefault="00D94147"/>
        </w:tc>
      </w:tr>
      <w:tr w:rsidR="00D94147" w:rsidRPr="00361C13">
        <w:tc>
          <w:tcPr>
            <w:tcW w:w="8494" w:type="dxa"/>
          </w:tcPr>
          <w:p w:rsidR="00D94147" w:rsidRPr="00346181" w:rsidRDefault="00D94147" w:rsidP="00236AA2">
            <w:pPr>
              <w:numPr>
                <w:ilvl w:val="0"/>
                <w:numId w:val="10"/>
              </w:numPr>
            </w:pPr>
            <w:r w:rsidRPr="00346181">
              <w:t>realizarea de proiecte extracurriculare, cu finanţare extrabugetară, având drept obiectiv creşterea calităţii procesului de învăţământ</w:t>
            </w:r>
          </w:p>
        </w:tc>
        <w:tc>
          <w:tcPr>
            <w:tcW w:w="1098" w:type="dxa"/>
          </w:tcPr>
          <w:p w:rsidR="00D94147" w:rsidRPr="00292F83" w:rsidRDefault="00D94147" w:rsidP="00236AA2">
            <w:pPr>
              <w:jc w:val="center"/>
            </w:pPr>
          </w:p>
        </w:tc>
        <w:tc>
          <w:tcPr>
            <w:tcW w:w="1260" w:type="dxa"/>
          </w:tcPr>
          <w:p w:rsidR="00D94147" w:rsidRPr="008C74D5" w:rsidRDefault="00D94147" w:rsidP="00236AA2">
            <w:pPr>
              <w:jc w:val="center"/>
              <w:rPr>
                <w:color w:val="000000"/>
              </w:rPr>
            </w:pPr>
            <w:r>
              <w:rPr>
                <w:color w:val="000000"/>
              </w:rPr>
              <w:t>2,50</w:t>
            </w: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center"/>
          </w:tcPr>
          <w:p w:rsidR="00D94147" w:rsidRPr="00361C13" w:rsidRDefault="00D94147" w:rsidP="00236AA2">
            <w:pPr>
              <w:jc w:val="center"/>
              <w:rPr>
                <w:b/>
                <w:sz w:val="28"/>
                <w:szCs w:val="28"/>
              </w:rPr>
            </w:pPr>
            <w:r w:rsidRPr="00361C13">
              <w:rPr>
                <w:b/>
                <w:sz w:val="28"/>
                <w:szCs w:val="28"/>
              </w:rPr>
              <w:t>TOTAL CRITERIUL 4</w:t>
            </w:r>
          </w:p>
        </w:tc>
        <w:tc>
          <w:tcPr>
            <w:tcW w:w="1098" w:type="dxa"/>
          </w:tcPr>
          <w:p w:rsidR="00D94147" w:rsidRPr="00361C13" w:rsidRDefault="00D94147" w:rsidP="00236AA2">
            <w:pPr>
              <w:jc w:val="center"/>
              <w:rPr>
                <w:b/>
                <w:sz w:val="28"/>
                <w:szCs w:val="28"/>
              </w:rPr>
            </w:pPr>
            <w:r>
              <w:rPr>
                <w:b/>
                <w:sz w:val="28"/>
                <w:szCs w:val="28"/>
              </w:rPr>
              <w:t>5</w:t>
            </w:r>
            <w:r w:rsidRPr="00361C13">
              <w:rPr>
                <w:b/>
                <w:sz w:val="28"/>
                <w:szCs w:val="28"/>
              </w:rPr>
              <w:t xml:space="preserve"> puncte</w:t>
            </w:r>
          </w:p>
        </w:tc>
        <w:tc>
          <w:tcPr>
            <w:tcW w:w="1260" w:type="dxa"/>
          </w:tcPr>
          <w:p w:rsidR="00D94147" w:rsidRPr="00361C13" w:rsidRDefault="00D94147" w:rsidP="00236AA2">
            <w:pPr>
              <w:jc w:val="center"/>
            </w:pPr>
          </w:p>
        </w:tc>
        <w:tc>
          <w:tcPr>
            <w:tcW w:w="882" w:type="dxa"/>
          </w:tcPr>
          <w:p w:rsidR="00D94147" w:rsidRPr="00361C13" w:rsidRDefault="00D94147" w:rsidP="00236AA2">
            <w:pPr>
              <w:jc w:val="center"/>
            </w:pPr>
          </w:p>
        </w:tc>
        <w:tc>
          <w:tcPr>
            <w:tcW w:w="1260" w:type="dxa"/>
          </w:tcPr>
          <w:p w:rsidR="00D94147" w:rsidRPr="00361C13" w:rsidRDefault="00D94147" w:rsidP="00236AA2">
            <w:pPr>
              <w:jc w:val="center"/>
            </w:pPr>
          </w:p>
        </w:tc>
        <w:tc>
          <w:tcPr>
            <w:tcW w:w="1440" w:type="dxa"/>
          </w:tcPr>
          <w:p w:rsidR="00D94147" w:rsidRPr="00361C13" w:rsidRDefault="00D94147"/>
        </w:tc>
        <w:tc>
          <w:tcPr>
            <w:tcW w:w="1517" w:type="dxa"/>
          </w:tcPr>
          <w:p w:rsidR="00D94147" w:rsidRPr="00361C13" w:rsidRDefault="00D94147"/>
        </w:tc>
      </w:tr>
      <w:tr w:rsidR="00D94147" w:rsidRPr="00361C13">
        <w:tc>
          <w:tcPr>
            <w:tcW w:w="8494" w:type="dxa"/>
            <w:vAlign w:val="center"/>
          </w:tcPr>
          <w:p w:rsidR="00D94147" w:rsidRPr="00361C13" w:rsidRDefault="00D94147" w:rsidP="00236AA2">
            <w:pPr>
              <w:jc w:val="center"/>
              <w:rPr>
                <w:b/>
                <w:bCs/>
                <w:sz w:val="32"/>
                <w:szCs w:val="32"/>
              </w:rPr>
            </w:pPr>
            <w:r w:rsidRPr="00361C13">
              <w:rPr>
                <w:b/>
                <w:bCs/>
                <w:sz w:val="32"/>
                <w:szCs w:val="32"/>
              </w:rPr>
              <w:t>TOTAL GENERAL</w:t>
            </w:r>
          </w:p>
        </w:tc>
        <w:tc>
          <w:tcPr>
            <w:tcW w:w="1098" w:type="dxa"/>
          </w:tcPr>
          <w:p w:rsidR="00D94147" w:rsidRPr="00361C13" w:rsidRDefault="00D94147" w:rsidP="00236AA2">
            <w:pPr>
              <w:jc w:val="center"/>
              <w:rPr>
                <w:b/>
                <w:bCs/>
                <w:sz w:val="32"/>
                <w:szCs w:val="32"/>
              </w:rPr>
            </w:pPr>
            <w:r w:rsidRPr="00361C13">
              <w:rPr>
                <w:b/>
                <w:bCs/>
                <w:sz w:val="32"/>
                <w:szCs w:val="32"/>
              </w:rPr>
              <w:t>100</w:t>
            </w:r>
          </w:p>
        </w:tc>
        <w:tc>
          <w:tcPr>
            <w:tcW w:w="1260" w:type="dxa"/>
          </w:tcPr>
          <w:p w:rsidR="00D94147" w:rsidRPr="00361C13" w:rsidRDefault="00D94147" w:rsidP="00236AA2">
            <w:pPr>
              <w:jc w:val="center"/>
              <w:rPr>
                <w:b/>
                <w:bCs/>
                <w:sz w:val="32"/>
                <w:szCs w:val="32"/>
              </w:rPr>
            </w:pPr>
            <w:r w:rsidRPr="00361C13">
              <w:rPr>
                <w:b/>
                <w:bCs/>
                <w:sz w:val="32"/>
                <w:szCs w:val="32"/>
              </w:rPr>
              <w:t>100</w:t>
            </w:r>
          </w:p>
        </w:tc>
        <w:tc>
          <w:tcPr>
            <w:tcW w:w="882" w:type="dxa"/>
          </w:tcPr>
          <w:p w:rsidR="00D94147" w:rsidRPr="00361C13" w:rsidRDefault="00D94147" w:rsidP="00236AA2">
            <w:pPr>
              <w:jc w:val="center"/>
              <w:rPr>
                <w:b/>
                <w:bCs/>
              </w:rPr>
            </w:pPr>
          </w:p>
        </w:tc>
        <w:tc>
          <w:tcPr>
            <w:tcW w:w="1260" w:type="dxa"/>
          </w:tcPr>
          <w:p w:rsidR="00D94147" w:rsidRPr="00361C13" w:rsidRDefault="00D94147"/>
        </w:tc>
        <w:tc>
          <w:tcPr>
            <w:tcW w:w="1440" w:type="dxa"/>
          </w:tcPr>
          <w:p w:rsidR="00D94147" w:rsidRPr="00361C13" w:rsidRDefault="00D94147"/>
        </w:tc>
        <w:tc>
          <w:tcPr>
            <w:tcW w:w="1517" w:type="dxa"/>
          </w:tcPr>
          <w:p w:rsidR="00D94147" w:rsidRPr="00361C13" w:rsidRDefault="00D94147"/>
        </w:tc>
      </w:tr>
    </w:tbl>
    <w:p w:rsidR="00D94147" w:rsidRDefault="00D94147" w:rsidP="00E200A4">
      <w:pPr>
        <w:tabs>
          <w:tab w:val="left" w:pos="9900"/>
        </w:tabs>
        <w:rPr>
          <w:b/>
          <w:sz w:val="20"/>
          <w:szCs w:val="20"/>
        </w:rPr>
      </w:pPr>
    </w:p>
    <w:p w:rsidR="00D94147" w:rsidRDefault="00D94147" w:rsidP="006521F7">
      <w:pPr>
        <w:tabs>
          <w:tab w:val="left" w:pos="9900"/>
        </w:tabs>
        <w:rPr>
          <w:b/>
        </w:rPr>
      </w:pPr>
      <w:r w:rsidRPr="00361C13">
        <w:rPr>
          <w:b/>
          <w:sz w:val="20"/>
          <w:szCs w:val="20"/>
        </w:rPr>
        <w:t>DIRECTOR/DIRECTOR ADJUNCT</w:t>
      </w:r>
      <w:r>
        <w:rPr>
          <w:b/>
          <w:sz w:val="20"/>
          <w:szCs w:val="20"/>
        </w:rPr>
        <w:t xml:space="preserve">                                           </w:t>
      </w:r>
      <w:r>
        <w:rPr>
          <w:b/>
        </w:rPr>
        <w:t>CADRUL DIDACTIC</w:t>
      </w:r>
    </w:p>
    <w:p w:rsidR="00D94147" w:rsidRDefault="00D94147" w:rsidP="006521F7">
      <w:pPr>
        <w:tabs>
          <w:tab w:val="left" w:pos="9900"/>
        </w:tabs>
      </w:pPr>
      <w:r>
        <w:t>…………………………………………</w:t>
      </w:r>
    </w:p>
    <w:p w:rsidR="00D94147" w:rsidRDefault="00D94147" w:rsidP="006521F7">
      <w:pPr>
        <w:tabs>
          <w:tab w:val="left" w:pos="9900"/>
        </w:tabs>
      </w:pPr>
      <w:r>
        <w:t xml:space="preserve">                                                                                            (nume, prenume,semnătura)</w:t>
      </w:r>
    </w:p>
    <w:p w:rsidR="00D94147" w:rsidRDefault="00D94147" w:rsidP="00E200A4">
      <w:pPr>
        <w:tabs>
          <w:tab w:val="left" w:pos="9900"/>
        </w:tabs>
        <w:rPr>
          <w:b/>
          <w:sz w:val="20"/>
          <w:szCs w:val="20"/>
        </w:rPr>
      </w:pPr>
      <w:r w:rsidRPr="00361C13">
        <w:rPr>
          <w:b/>
          <w:sz w:val="20"/>
          <w:szCs w:val="20"/>
        </w:rPr>
        <w:tab/>
      </w:r>
      <w:r>
        <w:rPr>
          <w:b/>
          <w:sz w:val="20"/>
          <w:szCs w:val="20"/>
        </w:rPr>
        <w:t xml:space="preserve">                      </w:t>
      </w:r>
      <w:r w:rsidRPr="00361C13">
        <w:rPr>
          <w:b/>
          <w:sz w:val="16"/>
          <w:szCs w:val="16"/>
        </w:rPr>
        <w:t>CONSILIUL CONSULTATIV</w:t>
      </w:r>
      <w:r>
        <w:rPr>
          <w:b/>
          <w:sz w:val="20"/>
          <w:szCs w:val="20"/>
        </w:rPr>
        <w:t xml:space="preserve">  </w:t>
      </w:r>
    </w:p>
    <w:p w:rsidR="00D94147" w:rsidRDefault="00D94147" w:rsidP="00E200A4">
      <w:pPr>
        <w:tabs>
          <w:tab w:val="left" w:pos="9900"/>
        </w:tabs>
        <w:rPr>
          <w:b/>
          <w:sz w:val="20"/>
          <w:szCs w:val="20"/>
        </w:rPr>
      </w:pPr>
    </w:p>
    <w:p w:rsidR="00D94147" w:rsidRPr="002C0613" w:rsidRDefault="00D94147" w:rsidP="002C0613">
      <w:pPr>
        <w:tabs>
          <w:tab w:val="left" w:pos="9900"/>
        </w:tabs>
        <w:rPr>
          <w:sz w:val="20"/>
          <w:szCs w:val="20"/>
        </w:rPr>
      </w:pPr>
      <w:r w:rsidRPr="00361C13">
        <w:rPr>
          <w:sz w:val="16"/>
          <w:szCs w:val="16"/>
        </w:rPr>
        <w:t xml:space="preserve">   (nume, prenume,semnătura, ştampila</w:t>
      </w:r>
      <w:r>
        <w:rPr>
          <w:sz w:val="16"/>
          <w:szCs w:val="16"/>
        </w:rPr>
        <w:t xml:space="preserve">)                                                                                                                                                                                                                            </w:t>
      </w:r>
    </w:p>
    <w:p w:rsidR="00D94147" w:rsidRDefault="00D94147" w:rsidP="00E200A4">
      <w:pPr>
        <w:rPr>
          <w:sz w:val="22"/>
          <w:szCs w:val="22"/>
        </w:rPr>
      </w:pPr>
    </w:p>
    <w:p w:rsidR="00D94147" w:rsidRPr="00292F83" w:rsidRDefault="00D94147" w:rsidP="00292F83">
      <w:pPr>
        <w:rPr>
          <w:sz w:val="22"/>
          <w:szCs w:val="22"/>
        </w:rPr>
      </w:pPr>
    </w:p>
    <w:p w:rsidR="00D94147" w:rsidRDefault="00D94147" w:rsidP="00292F83">
      <w:pPr>
        <w:rPr>
          <w:sz w:val="22"/>
          <w:szCs w:val="22"/>
        </w:rPr>
      </w:pPr>
    </w:p>
    <w:p w:rsidR="00D94147" w:rsidRDefault="00D94147" w:rsidP="00292F83">
      <w:pPr>
        <w:rPr>
          <w:sz w:val="22"/>
          <w:szCs w:val="22"/>
        </w:rPr>
      </w:pPr>
    </w:p>
    <w:p w:rsidR="00D94147" w:rsidRPr="00292F83" w:rsidRDefault="00D94147" w:rsidP="00292F83">
      <w:pPr>
        <w:rPr>
          <w:sz w:val="22"/>
          <w:szCs w:val="22"/>
        </w:rPr>
      </w:pPr>
    </w:p>
    <w:p w:rsidR="00D94147" w:rsidRPr="00292F83" w:rsidRDefault="00D94147" w:rsidP="00292F83">
      <w:pPr>
        <w:rPr>
          <w:sz w:val="22"/>
          <w:szCs w:val="22"/>
        </w:rPr>
      </w:pPr>
    </w:p>
    <w:p w:rsidR="00D94147" w:rsidRPr="00E200A4" w:rsidRDefault="00D94147" w:rsidP="00292F83">
      <w:pPr>
        <w:rPr>
          <w:b/>
        </w:rPr>
      </w:pPr>
      <w:r w:rsidRPr="00361C13">
        <w:rPr>
          <w:b/>
          <w:sz w:val="20"/>
          <w:szCs w:val="20"/>
        </w:rPr>
        <w:t xml:space="preserve">COMISIA DE </w:t>
      </w:r>
      <w:r>
        <w:rPr>
          <w:b/>
          <w:sz w:val="20"/>
          <w:szCs w:val="20"/>
        </w:rPr>
        <w:t>EVALUARE</w:t>
      </w:r>
    </w:p>
    <w:p w:rsidR="00D94147" w:rsidRPr="002C0613" w:rsidRDefault="00D94147" w:rsidP="00FB5BEC">
      <w:pPr>
        <w:tabs>
          <w:tab w:val="left" w:pos="9900"/>
        </w:tabs>
        <w:rPr>
          <w:sz w:val="20"/>
          <w:szCs w:val="20"/>
        </w:rPr>
      </w:pPr>
      <w:r>
        <w:rPr>
          <w:b/>
          <w:sz w:val="16"/>
          <w:szCs w:val="16"/>
        </w:rPr>
        <w:tab/>
      </w:r>
      <w:r>
        <w:rPr>
          <w:b/>
          <w:sz w:val="16"/>
          <w:szCs w:val="16"/>
        </w:rPr>
        <w:tab/>
      </w:r>
      <w:r>
        <w:rPr>
          <w:b/>
          <w:sz w:val="16"/>
          <w:szCs w:val="16"/>
        </w:rPr>
        <w:tab/>
      </w:r>
      <w:r>
        <w:rPr>
          <w:b/>
          <w:sz w:val="16"/>
          <w:szCs w:val="16"/>
        </w:rPr>
        <w:tab/>
      </w:r>
      <w:r w:rsidRPr="00361C13">
        <w:rPr>
          <w:b/>
          <w:sz w:val="16"/>
          <w:szCs w:val="16"/>
        </w:rPr>
        <w:t>INSPECTOR ŞCOLAR</w:t>
      </w:r>
      <w:r w:rsidRPr="00361C13">
        <w:rPr>
          <w:sz w:val="16"/>
          <w:szCs w:val="16"/>
        </w:rPr>
        <w:t xml:space="preserve">   </w:t>
      </w:r>
    </w:p>
    <w:p w:rsidR="00D94147" w:rsidRPr="00361C13" w:rsidRDefault="00D94147" w:rsidP="00292F83">
      <w:pPr>
        <w:jc w:val="center"/>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Anda TĂMA</w:t>
      </w:r>
      <w:r>
        <w:rPr>
          <w:rFonts w:ascii="Tahoma" w:hAnsi="Tahoma" w:cs="Tahoma"/>
          <w:b/>
          <w:sz w:val="20"/>
          <w:szCs w:val="20"/>
        </w:rPr>
        <w:t>Ș</w:t>
      </w:r>
    </w:p>
    <w:p w:rsidR="00D94147" w:rsidRPr="00361C13" w:rsidRDefault="00D94147" w:rsidP="00292F83"/>
    <w:p w:rsidR="00D94147" w:rsidRPr="00361C13" w:rsidRDefault="00D94147" w:rsidP="00292F83">
      <w:pPr>
        <w:rPr>
          <w:b/>
        </w:rPr>
      </w:pPr>
    </w:p>
    <w:p w:rsidR="00D94147" w:rsidRDefault="00D94147" w:rsidP="00292F83">
      <w:pPr>
        <w:rPr>
          <w:b/>
        </w:rPr>
      </w:pPr>
    </w:p>
    <w:p w:rsidR="00D94147" w:rsidRDefault="00D94147" w:rsidP="00292F83">
      <w:pPr>
        <w:rPr>
          <w:b/>
        </w:rPr>
      </w:pPr>
    </w:p>
    <w:p w:rsidR="00D94147" w:rsidRDefault="00D94147" w:rsidP="00292F83">
      <w:pPr>
        <w:rPr>
          <w:b/>
        </w:rPr>
      </w:pPr>
    </w:p>
    <w:p w:rsidR="00D94147" w:rsidRDefault="00D94147" w:rsidP="00292F83">
      <w:pPr>
        <w:rPr>
          <w:b/>
        </w:rPr>
      </w:pPr>
    </w:p>
    <w:p w:rsidR="00D94147" w:rsidRDefault="00D94147" w:rsidP="00292F83">
      <w:pPr>
        <w:rPr>
          <w:b/>
        </w:rPr>
      </w:pPr>
    </w:p>
    <w:p w:rsidR="00D94147" w:rsidRDefault="00D94147" w:rsidP="00292F83">
      <w:pPr>
        <w:rPr>
          <w:b/>
        </w:rPr>
      </w:pPr>
    </w:p>
    <w:p w:rsidR="00D94147" w:rsidRDefault="00D94147" w:rsidP="00292F83">
      <w:pPr>
        <w:rPr>
          <w:b/>
        </w:rPr>
      </w:pPr>
    </w:p>
    <w:p w:rsidR="00D94147" w:rsidRPr="00361C13" w:rsidRDefault="00D94147" w:rsidP="00292F83">
      <w:pPr>
        <w:rPr>
          <w:b/>
        </w:rPr>
      </w:pPr>
    </w:p>
    <w:p w:rsidR="00D94147" w:rsidRDefault="00D94147" w:rsidP="00292F83">
      <w:pPr>
        <w:rPr>
          <w:b/>
          <w:sz w:val="20"/>
          <w:szCs w:val="20"/>
        </w:rPr>
      </w:pPr>
      <w:r>
        <w:rPr>
          <w:b/>
          <w:sz w:val="20"/>
          <w:szCs w:val="20"/>
        </w:rPr>
        <w:t xml:space="preserve">PREŞEDINTE COMISIE </w:t>
      </w:r>
      <w:r w:rsidRPr="00361C13">
        <w:rPr>
          <w:b/>
          <w:sz w:val="20"/>
          <w:szCs w:val="20"/>
        </w:rPr>
        <w:t>DE CONTESTAŢII</w:t>
      </w:r>
      <w:r>
        <w:rPr>
          <w:b/>
          <w:sz w:val="20"/>
          <w:szCs w:val="20"/>
        </w:rPr>
        <w:t>,</w:t>
      </w:r>
    </w:p>
    <w:p w:rsidR="00D94147" w:rsidRDefault="00D94147" w:rsidP="00292F83">
      <w:pPr>
        <w:rPr>
          <w:b/>
          <w:sz w:val="20"/>
          <w:szCs w:val="20"/>
        </w:rPr>
      </w:pPr>
      <w:r>
        <w:rPr>
          <w:b/>
          <w:sz w:val="20"/>
          <w:szCs w:val="20"/>
        </w:rPr>
        <w:t>INSPECTOR ŞCOLAR GENERAL,</w:t>
      </w:r>
    </w:p>
    <w:p w:rsidR="00D94147" w:rsidRPr="00361C13" w:rsidRDefault="00D94147" w:rsidP="00292F83">
      <w:pPr>
        <w:rPr>
          <w:b/>
          <w:sz w:val="20"/>
          <w:szCs w:val="20"/>
        </w:rPr>
      </w:pPr>
      <w:r>
        <w:rPr>
          <w:b/>
          <w:sz w:val="20"/>
          <w:szCs w:val="20"/>
        </w:rPr>
        <w:t>prof. Mladin Claudius</w:t>
      </w:r>
    </w:p>
    <w:p w:rsidR="00D94147" w:rsidRPr="00361C13" w:rsidRDefault="00D94147" w:rsidP="00292F83">
      <w:pPr>
        <w:jc w:val="center"/>
        <w:rPr>
          <w:b/>
          <w:sz w:val="20"/>
          <w:szCs w:val="20"/>
        </w:rPr>
      </w:pPr>
    </w:p>
    <w:p w:rsidR="00D94147" w:rsidRDefault="00D94147" w:rsidP="00292F83"/>
    <w:p w:rsidR="00D94147" w:rsidRDefault="00D94147" w:rsidP="00292F83"/>
    <w:p w:rsidR="00D94147" w:rsidRDefault="00D94147" w:rsidP="00292F83">
      <w:pPr>
        <w:rPr>
          <w:sz w:val="22"/>
          <w:szCs w:val="22"/>
        </w:rPr>
      </w:pPr>
    </w:p>
    <w:p w:rsidR="00D94147" w:rsidRPr="00292F83" w:rsidRDefault="00D94147" w:rsidP="00292F83">
      <w:pPr>
        <w:rPr>
          <w:sz w:val="22"/>
          <w:szCs w:val="22"/>
        </w:rPr>
        <w:sectPr w:rsidR="00D94147" w:rsidRPr="00292F83" w:rsidSect="006521F7">
          <w:footerReference w:type="even" r:id="rId9"/>
          <w:footerReference w:type="default" r:id="rId10"/>
          <w:type w:val="continuous"/>
          <w:pgSz w:w="16840" w:h="11907" w:orient="landscape" w:code="9"/>
          <w:pgMar w:top="284" w:right="1418" w:bottom="567" w:left="1418" w:header="709" w:footer="709" w:gutter="0"/>
          <w:cols w:space="708"/>
          <w:docGrid w:linePitch="360"/>
        </w:sectPr>
      </w:pPr>
    </w:p>
    <w:p w:rsidR="00D94147" w:rsidRPr="00F802BB" w:rsidRDefault="00D94147" w:rsidP="00965548">
      <w:r w:rsidRPr="00F802BB">
        <w:rPr>
          <w:b/>
        </w:rPr>
        <w:t>Notă</w:t>
      </w:r>
      <w:r w:rsidRPr="00F802BB">
        <w:t xml:space="preserve">: </w:t>
      </w:r>
    </w:p>
    <w:p w:rsidR="00D94147" w:rsidRPr="00F802BB" w:rsidRDefault="00D94147" w:rsidP="00965548">
      <w:pPr>
        <w:numPr>
          <w:ilvl w:val="0"/>
          <w:numId w:val="14"/>
        </w:numPr>
        <w:jc w:val="both"/>
      </w:pPr>
      <w:r w:rsidRPr="00F802BB">
        <w:t>Rata de promovabilitate =</w:t>
      </w:r>
      <w:r w:rsidRPr="00F802BB">
        <w:rPr>
          <w:iCs/>
        </w:rPr>
        <w:t>100x[nr. elevi promovati la 15 iunie] / [nr. elevi înscrişi</w:t>
      </w:r>
      <w:r>
        <w:rPr>
          <w:iCs/>
        </w:rPr>
        <w:t xml:space="preserve"> î</w:t>
      </w:r>
      <w:r w:rsidRPr="00F802BB">
        <w:rPr>
          <w:iCs/>
        </w:rPr>
        <w:t xml:space="preserve">n anul şcolar]              </w:t>
      </w:r>
    </w:p>
    <w:p w:rsidR="00D94147" w:rsidRPr="00F802BB" w:rsidRDefault="00D94147" w:rsidP="00965548">
      <w:pPr>
        <w:numPr>
          <w:ilvl w:val="0"/>
          <w:numId w:val="14"/>
        </w:numPr>
        <w:jc w:val="both"/>
      </w:pPr>
      <w:r>
        <w:t>Promovabilitatea la testări şi la examene</w:t>
      </w:r>
      <w:r w:rsidRPr="00F802BB">
        <w:t xml:space="preserve"> naţionale</w:t>
      </w:r>
      <w:r>
        <w:t xml:space="preserve"> de sfârşit de ciclu şcolar </w:t>
      </w:r>
      <w:r w:rsidRPr="00965548">
        <w:t>(</w:t>
      </w:r>
      <w:r w:rsidRPr="00F802BB">
        <w:t>evaluare nationala/</w:t>
      </w:r>
      <w:r>
        <w:t xml:space="preserve">bacalaureat) </w:t>
      </w:r>
      <w:r w:rsidRPr="00F802BB">
        <w:t xml:space="preserve">= </w:t>
      </w:r>
      <w:r w:rsidRPr="00F802BB">
        <w:rPr>
          <w:iCs/>
        </w:rPr>
        <w:t>100x [nr. total elevi promovaţi] / [nr. total elevi</w:t>
      </w:r>
      <w:r>
        <w:rPr>
          <w:iCs/>
        </w:rPr>
        <w:t xml:space="preserve"> î</w:t>
      </w:r>
      <w:r w:rsidRPr="00F802BB">
        <w:rPr>
          <w:iCs/>
        </w:rPr>
        <w:t>nscrisi]</w:t>
      </w:r>
      <w:r w:rsidRPr="00F802BB">
        <w:t xml:space="preserve"> </w:t>
      </w:r>
    </w:p>
    <w:p w:rsidR="00D94147" w:rsidRPr="00F802BB" w:rsidRDefault="00D94147" w:rsidP="00965548">
      <w:pPr>
        <w:ind w:left="720"/>
        <w:jc w:val="both"/>
      </w:pPr>
      <w:r w:rsidRPr="00F802BB">
        <w:t>Procentele</w:t>
      </w:r>
      <w:r>
        <w:t xml:space="preserve"> din prezenta fişă</w:t>
      </w:r>
      <w:r w:rsidRPr="00F802BB">
        <w:t xml:space="preserve"> se calculează pentru anul şcolar</w:t>
      </w:r>
      <w:r>
        <w:t>,</w:t>
      </w:r>
      <w:r w:rsidRPr="00F802BB">
        <w:t xml:space="preserve"> din perioada evaluată</w:t>
      </w:r>
      <w:r>
        <w:t>,</w:t>
      </w:r>
      <w:r w:rsidRPr="00F802BB">
        <w:t xml:space="preserve"> care avantajeaz</w:t>
      </w:r>
      <w:r>
        <w:t>ă profesorul,</w:t>
      </w:r>
      <w:r w:rsidRPr="00F802BB">
        <w:t>cu  menţi</w:t>
      </w:r>
      <w:r>
        <w:t>onarea</w:t>
      </w:r>
      <w:r w:rsidRPr="00F802BB">
        <w:t xml:space="preserve"> anului şcolar la care se face referinţă.  </w:t>
      </w:r>
    </w:p>
    <w:p w:rsidR="00D94147" w:rsidRPr="001F20D6" w:rsidRDefault="00D94147" w:rsidP="00CA1F0B">
      <w:pPr>
        <w:rPr>
          <w:b/>
          <w:bCs/>
        </w:rPr>
      </w:pPr>
      <w:r>
        <w:t xml:space="preserve"> P</w:t>
      </w:r>
      <w:r w:rsidRPr="00F802BB">
        <w:t>entru dovada calificativelor</w:t>
      </w:r>
      <w:r>
        <w:t xml:space="preserve"> anuale</w:t>
      </w:r>
      <w:r w:rsidRPr="00F802BB">
        <w:t>, se vor depune deciziile cu c</w:t>
      </w:r>
      <w:r>
        <w:t xml:space="preserve">alificative pe anii şcolari </w:t>
      </w:r>
      <w:r>
        <w:rPr>
          <w:b/>
          <w:bCs/>
        </w:rPr>
        <w:t xml:space="preserve"> </w:t>
      </w:r>
      <w:r w:rsidRPr="001F20D6">
        <w:rPr>
          <w:b/>
          <w:bCs/>
        </w:rPr>
        <w:t>2009-2010, 2010-2011, 2011-2012, 2012-2013, 2013-2014</w:t>
      </w:r>
    </w:p>
    <w:p w:rsidR="00D94147" w:rsidRPr="00F802BB" w:rsidRDefault="00D94147" w:rsidP="00965548">
      <w:pPr>
        <w:numPr>
          <w:ilvl w:val="0"/>
          <w:numId w:val="14"/>
        </w:numPr>
        <w:jc w:val="both"/>
      </w:pPr>
      <w:r>
        <w:t>P</w:t>
      </w:r>
      <w:r w:rsidRPr="00F802BB">
        <w:t>entru activităţile obligatorii cuprinse în fişa postului personalului didactic de predare şi de conducere</w:t>
      </w:r>
      <w:r>
        <w:t>,</w:t>
      </w:r>
      <w:r w:rsidRPr="00F802BB">
        <w:t xml:space="preserve"> nu se acordă punctaj.</w:t>
      </w:r>
    </w:p>
    <w:p w:rsidR="00D94147" w:rsidRPr="00F802BB" w:rsidRDefault="00D94147" w:rsidP="00965548">
      <w:pPr>
        <w:numPr>
          <w:ilvl w:val="0"/>
          <w:numId w:val="14"/>
        </w:numPr>
        <w:jc w:val="both"/>
      </w:pPr>
      <w:r w:rsidRPr="00F802BB">
        <w:t xml:space="preserve">Pentru fiecare criteriu, candidatul  va anexa </w:t>
      </w:r>
      <w:r w:rsidRPr="00F802BB">
        <w:rPr>
          <w:b/>
          <w:u w:val="single"/>
        </w:rPr>
        <w:t>acte sau documente doveditoare</w:t>
      </w:r>
      <w:r w:rsidRPr="00F802BB">
        <w:t xml:space="preserve"> care să justifice punctajul acordat</w:t>
      </w:r>
      <w:r>
        <w:t>.</w:t>
      </w:r>
      <w:r w:rsidRPr="00F802BB">
        <w:t xml:space="preserve"> </w:t>
      </w:r>
      <w:r>
        <w:t>Prin excepţie,</w:t>
      </w:r>
      <w:r w:rsidRPr="00F802BB">
        <w:t xml:space="preserve"> pentru criteriile unde nu</w:t>
      </w:r>
      <w:r>
        <w:t xml:space="preserve"> există</w:t>
      </w:r>
      <w:r w:rsidRPr="00965548">
        <w:t xml:space="preserve">/ nu se emit documente </w:t>
      </w:r>
      <w:r w:rsidRPr="00F802BB">
        <w:t>justificative</w:t>
      </w:r>
      <w:r>
        <w:t>,</w:t>
      </w:r>
      <w:r w:rsidRPr="00F802BB">
        <w:t xml:space="preserve"> vor fi </w:t>
      </w:r>
      <w:r>
        <w:t xml:space="preserve">prezentate </w:t>
      </w:r>
      <w:r w:rsidRPr="00F802BB">
        <w:t xml:space="preserve"> </w:t>
      </w:r>
      <w:r>
        <w:rPr>
          <w:b/>
          <w:u w:val="single"/>
        </w:rPr>
        <w:t>adeverinţe eliberate de</w:t>
      </w:r>
      <w:r w:rsidRPr="00F802BB">
        <w:rPr>
          <w:b/>
          <w:u w:val="single"/>
        </w:rPr>
        <w:t xml:space="preserve"> consiliile de administraţie</w:t>
      </w:r>
      <w:r>
        <w:rPr>
          <w:b/>
          <w:u w:val="single"/>
        </w:rPr>
        <w:t xml:space="preserve"> ale unităţilor de învăţământ</w:t>
      </w:r>
      <w:r w:rsidRPr="00F802BB">
        <w:t>, din care să rezulte  activităţile desfăşurate şi punctajul acordat.</w:t>
      </w:r>
    </w:p>
    <w:p w:rsidR="00D94147" w:rsidRPr="00F802BB" w:rsidRDefault="00D94147" w:rsidP="00965548">
      <w:pPr>
        <w:numPr>
          <w:ilvl w:val="0"/>
          <w:numId w:val="14"/>
        </w:numPr>
        <w:jc w:val="both"/>
      </w:pPr>
      <w:r w:rsidRPr="00F802BB">
        <w:t>Documentele justificative vor fi aranjate</w:t>
      </w:r>
      <w:r>
        <w:t xml:space="preserve"> şi numerotate,</w:t>
      </w:r>
      <w:r w:rsidRPr="00F802BB">
        <w:t xml:space="preserve"> în</w:t>
      </w:r>
      <w:r>
        <w:t>tr-un</w:t>
      </w:r>
      <w:r w:rsidRPr="00F802BB">
        <w:t xml:space="preserve"> dosar</w:t>
      </w:r>
      <w:r>
        <w:t>,</w:t>
      </w:r>
      <w:r w:rsidRPr="00F802BB">
        <w:t xml:space="preserve"> în ordinea criteriilor din fişa de evaluare.</w:t>
      </w:r>
      <w:r>
        <w:t xml:space="preserve"> Dosarul va avea OPIS.</w:t>
      </w:r>
    </w:p>
    <w:p w:rsidR="00D94147" w:rsidRPr="00F802BB" w:rsidRDefault="00D94147" w:rsidP="00965548">
      <w:pPr>
        <w:numPr>
          <w:ilvl w:val="0"/>
          <w:numId w:val="14"/>
        </w:numPr>
        <w:jc w:val="both"/>
      </w:pPr>
      <w:r w:rsidRPr="00F802BB">
        <w:rPr>
          <w:bCs/>
          <w:iCs/>
        </w:rPr>
        <w:t xml:space="preserve">Evaluarea </w:t>
      </w:r>
      <w:r>
        <w:rPr>
          <w:bCs/>
          <w:iCs/>
        </w:rPr>
        <w:t xml:space="preserve">şi acordarea </w:t>
      </w:r>
      <w:r w:rsidRPr="00F802BB">
        <w:rPr>
          <w:bCs/>
          <w:iCs/>
        </w:rPr>
        <w:t>punctaj</w:t>
      </w:r>
      <w:r>
        <w:rPr>
          <w:bCs/>
          <w:iCs/>
        </w:rPr>
        <w:t>elor</w:t>
      </w:r>
      <w:r w:rsidRPr="00F802BB">
        <w:rPr>
          <w:bCs/>
          <w:iCs/>
        </w:rPr>
        <w:t xml:space="preserve"> se</w:t>
      </w:r>
      <w:r>
        <w:rPr>
          <w:bCs/>
          <w:iCs/>
        </w:rPr>
        <w:t xml:space="preserve"> va</w:t>
      </w:r>
      <w:r w:rsidRPr="00F802BB">
        <w:rPr>
          <w:bCs/>
          <w:iCs/>
        </w:rPr>
        <w:t xml:space="preserve"> face</w:t>
      </w:r>
      <w:r>
        <w:rPr>
          <w:bCs/>
          <w:iCs/>
        </w:rPr>
        <w:t xml:space="preserve"> numai</w:t>
      </w:r>
      <w:r w:rsidRPr="00F802BB">
        <w:rPr>
          <w:bCs/>
          <w:iCs/>
        </w:rPr>
        <w:t xml:space="preserve"> pe baza documente</w:t>
      </w:r>
      <w:r>
        <w:rPr>
          <w:bCs/>
          <w:iCs/>
        </w:rPr>
        <w:t>lor doveditoare depuse la dosar. P</w:t>
      </w:r>
      <w:r w:rsidRPr="00F802BB">
        <w:rPr>
          <w:bCs/>
          <w:iCs/>
        </w:rPr>
        <w:t xml:space="preserve">entru activitatea sindicală, punctajul se va menţiona </w:t>
      </w:r>
      <w:r>
        <w:rPr>
          <w:bCs/>
          <w:iCs/>
        </w:rPr>
        <w:t>în</w:t>
      </w:r>
      <w:r w:rsidRPr="00F802BB">
        <w:rPr>
          <w:bCs/>
          <w:iCs/>
        </w:rPr>
        <w:t xml:space="preserve"> adeverinţa eliberată solicitantului de către Biroul Judeţean Operativ al  sindicatului  din  care acesta face parte.</w:t>
      </w:r>
    </w:p>
    <w:p w:rsidR="00D94147" w:rsidRPr="00361C13" w:rsidRDefault="00D94147" w:rsidP="00965548">
      <w:pPr>
        <w:rPr>
          <w:sz w:val="22"/>
          <w:szCs w:val="22"/>
        </w:rPr>
      </w:pPr>
    </w:p>
    <w:p w:rsidR="00D94147" w:rsidRPr="00361C13" w:rsidRDefault="00D94147" w:rsidP="00965548"/>
    <w:sectPr w:rsidR="00D94147" w:rsidRPr="00361C13" w:rsidSect="00B12D00">
      <w:pgSz w:w="15840" w:h="12240" w:orient="landscape"/>
      <w:pgMar w:top="1797" w:right="1440" w:bottom="1797" w:left="1440" w:header="708" w:footer="708" w:gutter="0"/>
      <w:cols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147" w:rsidRDefault="00D94147">
      <w:r>
        <w:separator/>
      </w:r>
    </w:p>
  </w:endnote>
  <w:endnote w:type="continuationSeparator" w:id="0">
    <w:p w:rsidR="00D94147" w:rsidRDefault="00D941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147" w:rsidRDefault="00D94147" w:rsidP="00DD11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94147" w:rsidRDefault="00D94147" w:rsidP="00DD11B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147" w:rsidRPr="00025399" w:rsidRDefault="00D94147" w:rsidP="00025399">
    <w:pPr>
      <w:pStyle w:val="Footer"/>
      <w:ind w:right="360"/>
      <w:jc w:val="center"/>
      <w:rPr>
        <w:sz w:val="20"/>
        <w:szCs w:val="20"/>
      </w:rPr>
    </w:pPr>
    <w:r w:rsidRPr="00025399">
      <w:rPr>
        <w:rStyle w:val="PageNumber"/>
        <w:sz w:val="20"/>
        <w:szCs w:val="20"/>
      </w:rPr>
      <w:fldChar w:fldCharType="begin"/>
    </w:r>
    <w:r w:rsidRPr="00025399">
      <w:rPr>
        <w:rStyle w:val="PageNumber"/>
        <w:sz w:val="20"/>
        <w:szCs w:val="20"/>
      </w:rPr>
      <w:instrText xml:space="preserve"> PAGE </w:instrText>
    </w:r>
    <w:r w:rsidRPr="00025399">
      <w:rPr>
        <w:rStyle w:val="PageNumber"/>
        <w:sz w:val="20"/>
        <w:szCs w:val="20"/>
      </w:rPr>
      <w:fldChar w:fldCharType="separate"/>
    </w:r>
    <w:r>
      <w:rPr>
        <w:rStyle w:val="PageNumber"/>
        <w:noProof/>
        <w:sz w:val="20"/>
        <w:szCs w:val="20"/>
      </w:rPr>
      <w:t>6</w:t>
    </w:r>
    <w:r w:rsidRPr="00025399">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147" w:rsidRDefault="00D94147">
      <w:r>
        <w:separator/>
      </w:r>
    </w:p>
  </w:footnote>
  <w:footnote w:type="continuationSeparator" w:id="0">
    <w:p w:rsidR="00D94147" w:rsidRDefault="00D941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95E7E"/>
    <w:multiLevelType w:val="hybridMultilevel"/>
    <w:tmpl w:val="8598C0CA"/>
    <w:lvl w:ilvl="0" w:tplc="0409000F">
      <w:start w:val="1"/>
      <w:numFmt w:val="decimal"/>
      <w:lvlText w:val="%1."/>
      <w:lvlJc w:val="left"/>
      <w:pPr>
        <w:tabs>
          <w:tab w:val="num" w:pos="540"/>
        </w:tabs>
        <w:ind w:left="540" w:hanging="360"/>
      </w:pPr>
      <w:rPr>
        <w:rFonts w:cs="Times New Roman"/>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
    <w:nsid w:val="11CA24DE"/>
    <w:multiLevelType w:val="multilevel"/>
    <w:tmpl w:val="A6FA5960"/>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3C373C8C"/>
    <w:multiLevelType w:val="hybridMultilevel"/>
    <w:tmpl w:val="B1E8B29A"/>
    <w:lvl w:ilvl="0" w:tplc="04180017">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3F3E70F9"/>
    <w:multiLevelType w:val="multilevel"/>
    <w:tmpl w:val="7486955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43F71F36"/>
    <w:multiLevelType w:val="hybridMultilevel"/>
    <w:tmpl w:val="0598F080"/>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nsid w:val="49951A46"/>
    <w:multiLevelType w:val="hybridMultilevel"/>
    <w:tmpl w:val="1E3657EC"/>
    <w:lvl w:ilvl="0" w:tplc="04180017">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6">
    <w:nsid w:val="505B0092"/>
    <w:multiLevelType w:val="hybridMultilevel"/>
    <w:tmpl w:val="1B1EAD44"/>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
    <w:nsid w:val="56066077"/>
    <w:multiLevelType w:val="hybridMultilevel"/>
    <w:tmpl w:val="BE08F2D6"/>
    <w:lvl w:ilvl="0" w:tplc="22B03778">
      <w:start w:val="5"/>
      <w:numFmt w:val="decimal"/>
      <w:lvlText w:val="%1."/>
      <w:lvlJc w:val="left"/>
      <w:pPr>
        <w:tabs>
          <w:tab w:val="num" w:pos="765"/>
        </w:tabs>
        <w:ind w:left="765" w:hanging="360"/>
      </w:pPr>
      <w:rPr>
        <w:rFonts w:cs="Times New Roman" w:hint="default"/>
      </w:rPr>
    </w:lvl>
    <w:lvl w:ilvl="1" w:tplc="BD6A1A12">
      <w:start w:val="6"/>
      <w:numFmt w:val="decimal"/>
      <w:lvlText w:val="%2"/>
      <w:lvlJc w:val="left"/>
      <w:pPr>
        <w:tabs>
          <w:tab w:val="num" w:pos="1485"/>
        </w:tabs>
        <w:ind w:left="1485" w:hanging="360"/>
      </w:pPr>
      <w:rPr>
        <w:rFonts w:cs="Times New Roman" w:hint="default"/>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8">
    <w:nsid w:val="5BC9735A"/>
    <w:multiLevelType w:val="hybridMultilevel"/>
    <w:tmpl w:val="1A28D50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5E709A2"/>
    <w:multiLevelType w:val="hybridMultilevel"/>
    <w:tmpl w:val="9A9614A6"/>
    <w:lvl w:ilvl="0" w:tplc="840AEC84">
      <w:start w:val="4"/>
      <w:numFmt w:val="decimal"/>
      <w:lvlText w:val="%1."/>
      <w:lvlJc w:val="left"/>
      <w:pPr>
        <w:tabs>
          <w:tab w:val="num" w:pos="765"/>
        </w:tabs>
        <w:ind w:left="765" w:hanging="360"/>
      </w:pPr>
      <w:rPr>
        <w:rFonts w:cs="Times New Roman" w:hint="default"/>
        <w:b w:val="0"/>
      </w:rPr>
    </w:lvl>
    <w:lvl w:ilvl="1" w:tplc="04180019" w:tentative="1">
      <w:start w:val="1"/>
      <w:numFmt w:val="lowerLetter"/>
      <w:lvlText w:val="%2."/>
      <w:lvlJc w:val="left"/>
      <w:pPr>
        <w:tabs>
          <w:tab w:val="num" w:pos="1485"/>
        </w:tabs>
        <w:ind w:left="1485" w:hanging="360"/>
      </w:pPr>
      <w:rPr>
        <w:rFonts w:cs="Times New Roman"/>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10">
    <w:nsid w:val="670564C3"/>
    <w:multiLevelType w:val="hybridMultilevel"/>
    <w:tmpl w:val="729A0750"/>
    <w:lvl w:ilvl="0" w:tplc="10641E22">
      <w:start w:val="3"/>
      <w:numFmt w:val="bullet"/>
      <w:lvlText w:val="-"/>
      <w:lvlJc w:val="left"/>
      <w:pPr>
        <w:tabs>
          <w:tab w:val="num" w:pos="720"/>
        </w:tabs>
        <w:ind w:left="720" w:hanging="360"/>
      </w:pPr>
      <w:rPr>
        <w:rFonts w:ascii="Times New Roman" w:eastAsia="Times New Roman" w:hAnsi="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nsid w:val="69180129"/>
    <w:multiLevelType w:val="hybridMultilevel"/>
    <w:tmpl w:val="74869550"/>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763123"/>
    <w:multiLevelType w:val="hybridMultilevel"/>
    <w:tmpl w:val="3EAEFD90"/>
    <w:lvl w:ilvl="0" w:tplc="4006A3D0">
      <w:start w:val="7"/>
      <w:numFmt w:val="decimal"/>
      <w:lvlText w:val="%1."/>
      <w:lvlJc w:val="left"/>
      <w:pPr>
        <w:tabs>
          <w:tab w:val="num" w:pos="765"/>
        </w:tabs>
        <w:ind w:left="765" w:hanging="360"/>
      </w:pPr>
      <w:rPr>
        <w:rFonts w:cs="Times New Roman" w:hint="default"/>
        <w:b w:val="0"/>
      </w:rPr>
    </w:lvl>
    <w:lvl w:ilvl="1" w:tplc="04180019" w:tentative="1">
      <w:start w:val="1"/>
      <w:numFmt w:val="lowerLetter"/>
      <w:lvlText w:val="%2."/>
      <w:lvlJc w:val="left"/>
      <w:pPr>
        <w:tabs>
          <w:tab w:val="num" w:pos="1485"/>
        </w:tabs>
        <w:ind w:left="1485" w:hanging="360"/>
      </w:pPr>
      <w:rPr>
        <w:rFonts w:cs="Times New Roman"/>
      </w:rPr>
    </w:lvl>
    <w:lvl w:ilvl="2" w:tplc="0418001B" w:tentative="1">
      <w:start w:val="1"/>
      <w:numFmt w:val="lowerRoman"/>
      <w:lvlText w:val="%3."/>
      <w:lvlJc w:val="right"/>
      <w:pPr>
        <w:tabs>
          <w:tab w:val="num" w:pos="2205"/>
        </w:tabs>
        <w:ind w:left="2205" w:hanging="180"/>
      </w:pPr>
      <w:rPr>
        <w:rFonts w:cs="Times New Roman"/>
      </w:rPr>
    </w:lvl>
    <w:lvl w:ilvl="3" w:tplc="0418000F" w:tentative="1">
      <w:start w:val="1"/>
      <w:numFmt w:val="decimal"/>
      <w:lvlText w:val="%4."/>
      <w:lvlJc w:val="left"/>
      <w:pPr>
        <w:tabs>
          <w:tab w:val="num" w:pos="2925"/>
        </w:tabs>
        <w:ind w:left="2925" w:hanging="360"/>
      </w:pPr>
      <w:rPr>
        <w:rFonts w:cs="Times New Roman"/>
      </w:rPr>
    </w:lvl>
    <w:lvl w:ilvl="4" w:tplc="04180019" w:tentative="1">
      <w:start w:val="1"/>
      <w:numFmt w:val="lowerLetter"/>
      <w:lvlText w:val="%5."/>
      <w:lvlJc w:val="left"/>
      <w:pPr>
        <w:tabs>
          <w:tab w:val="num" w:pos="3645"/>
        </w:tabs>
        <w:ind w:left="3645" w:hanging="360"/>
      </w:pPr>
      <w:rPr>
        <w:rFonts w:cs="Times New Roman"/>
      </w:rPr>
    </w:lvl>
    <w:lvl w:ilvl="5" w:tplc="0418001B" w:tentative="1">
      <w:start w:val="1"/>
      <w:numFmt w:val="lowerRoman"/>
      <w:lvlText w:val="%6."/>
      <w:lvlJc w:val="right"/>
      <w:pPr>
        <w:tabs>
          <w:tab w:val="num" w:pos="4365"/>
        </w:tabs>
        <w:ind w:left="4365" w:hanging="180"/>
      </w:pPr>
      <w:rPr>
        <w:rFonts w:cs="Times New Roman"/>
      </w:rPr>
    </w:lvl>
    <w:lvl w:ilvl="6" w:tplc="0418000F" w:tentative="1">
      <w:start w:val="1"/>
      <w:numFmt w:val="decimal"/>
      <w:lvlText w:val="%7."/>
      <w:lvlJc w:val="left"/>
      <w:pPr>
        <w:tabs>
          <w:tab w:val="num" w:pos="5085"/>
        </w:tabs>
        <w:ind w:left="5085" w:hanging="360"/>
      </w:pPr>
      <w:rPr>
        <w:rFonts w:cs="Times New Roman"/>
      </w:rPr>
    </w:lvl>
    <w:lvl w:ilvl="7" w:tplc="04180019" w:tentative="1">
      <w:start w:val="1"/>
      <w:numFmt w:val="lowerLetter"/>
      <w:lvlText w:val="%8."/>
      <w:lvlJc w:val="left"/>
      <w:pPr>
        <w:tabs>
          <w:tab w:val="num" w:pos="5805"/>
        </w:tabs>
        <w:ind w:left="5805" w:hanging="360"/>
      </w:pPr>
      <w:rPr>
        <w:rFonts w:cs="Times New Roman"/>
      </w:rPr>
    </w:lvl>
    <w:lvl w:ilvl="8" w:tplc="0418001B" w:tentative="1">
      <w:start w:val="1"/>
      <w:numFmt w:val="lowerRoman"/>
      <w:lvlText w:val="%9."/>
      <w:lvlJc w:val="right"/>
      <w:pPr>
        <w:tabs>
          <w:tab w:val="num" w:pos="6525"/>
        </w:tabs>
        <w:ind w:left="6525" w:hanging="180"/>
      </w:pPr>
      <w:rPr>
        <w:rFonts w:cs="Times New Roman"/>
      </w:rPr>
    </w:lvl>
  </w:abstractNum>
  <w:abstractNum w:abstractNumId="13">
    <w:nsid w:val="7541182F"/>
    <w:multiLevelType w:val="hybridMultilevel"/>
    <w:tmpl w:val="5F5E0A50"/>
    <w:lvl w:ilvl="0" w:tplc="A6081364">
      <w:start w:val="5"/>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6086B74"/>
    <w:multiLevelType w:val="multilevel"/>
    <w:tmpl w:val="1A28D50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9D77F7E"/>
    <w:multiLevelType w:val="hybridMultilevel"/>
    <w:tmpl w:val="C28CEBB6"/>
    <w:lvl w:ilvl="0" w:tplc="0409000F">
      <w:start w:val="1"/>
      <w:numFmt w:val="decimal"/>
      <w:lvlText w:val="%1."/>
      <w:lvlJc w:val="left"/>
      <w:pPr>
        <w:tabs>
          <w:tab w:val="num" w:pos="540"/>
        </w:tabs>
        <w:ind w:left="54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A085C11"/>
    <w:multiLevelType w:val="hybridMultilevel"/>
    <w:tmpl w:val="BE6E1102"/>
    <w:lvl w:ilvl="0" w:tplc="C090FFC2">
      <w:start w:val="1"/>
      <w:numFmt w:val="decimal"/>
      <w:lvlText w:val="%1."/>
      <w:lvlJc w:val="left"/>
      <w:pPr>
        <w:tabs>
          <w:tab w:val="num" w:pos="720"/>
        </w:tabs>
        <w:ind w:left="720" w:hanging="36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3"/>
  </w:num>
  <w:num w:numId="3">
    <w:abstractNumId w:val="8"/>
  </w:num>
  <w:num w:numId="4">
    <w:abstractNumId w:val="14"/>
  </w:num>
  <w:num w:numId="5">
    <w:abstractNumId w:val="16"/>
  </w:num>
  <w:num w:numId="6">
    <w:abstractNumId w:val="1"/>
  </w:num>
  <w:num w:numId="7">
    <w:abstractNumId w:val="0"/>
  </w:num>
  <w:num w:numId="8">
    <w:abstractNumId w:val="10"/>
  </w:num>
  <w:num w:numId="9">
    <w:abstractNumId w:val="12"/>
  </w:num>
  <w:num w:numId="10">
    <w:abstractNumId w:val="2"/>
  </w:num>
  <w:num w:numId="11">
    <w:abstractNumId w:val="9"/>
  </w:num>
  <w:num w:numId="12">
    <w:abstractNumId w:val="5"/>
  </w:num>
  <w:num w:numId="13">
    <w:abstractNumId w:val="7"/>
  </w:num>
  <w:num w:numId="14">
    <w:abstractNumId w:val="15"/>
  </w:num>
  <w:num w:numId="15">
    <w:abstractNumId w:val="13"/>
  </w:num>
  <w:num w:numId="16">
    <w:abstractNumId w:val="6"/>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3C33"/>
    <w:rsid w:val="00001739"/>
    <w:rsid w:val="00002426"/>
    <w:rsid w:val="000048C2"/>
    <w:rsid w:val="000073D6"/>
    <w:rsid w:val="00011FB8"/>
    <w:rsid w:val="00013BEF"/>
    <w:rsid w:val="00022DA2"/>
    <w:rsid w:val="00025399"/>
    <w:rsid w:val="000361F4"/>
    <w:rsid w:val="000370CF"/>
    <w:rsid w:val="00037A84"/>
    <w:rsid w:val="00040C8C"/>
    <w:rsid w:val="00054833"/>
    <w:rsid w:val="00062B10"/>
    <w:rsid w:val="00063112"/>
    <w:rsid w:val="00064B69"/>
    <w:rsid w:val="00065AC9"/>
    <w:rsid w:val="00067945"/>
    <w:rsid w:val="00072BD3"/>
    <w:rsid w:val="000734C2"/>
    <w:rsid w:val="000747DD"/>
    <w:rsid w:val="00075EE8"/>
    <w:rsid w:val="0007766A"/>
    <w:rsid w:val="0008001C"/>
    <w:rsid w:val="0008211B"/>
    <w:rsid w:val="000849EA"/>
    <w:rsid w:val="0009530D"/>
    <w:rsid w:val="000A1941"/>
    <w:rsid w:val="000A5ED6"/>
    <w:rsid w:val="000A6853"/>
    <w:rsid w:val="000B2A58"/>
    <w:rsid w:val="000B58E1"/>
    <w:rsid w:val="000C418A"/>
    <w:rsid w:val="000C517E"/>
    <w:rsid w:val="000C592E"/>
    <w:rsid w:val="000D102B"/>
    <w:rsid w:val="000D1FA1"/>
    <w:rsid w:val="000E3911"/>
    <w:rsid w:val="000E4435"/>
    <w:rsid w:val="000E7001"/>
    <w:rsid w:val="000E765D"/>
    <w:rsid w:val="000F53B9"/>
    <w:rsid w:val="000F5B40"/>
    <w:rsid w:val="000F5DF7"/>
    <w:rsid w:val="0010138C"/>
    <w:rsid w:val="00105E55"/>
    <w:rsid w:val="00106821"/>
    <w:rsid w:val="00106964"/>
    <w:rsid w:val="001118B4"/>
    <w:rsid w:val="001154E6"/>
    <w:rsid w:val="00115B9D"/>
    <w:rsid w:val="00117E7B"/>
    <w:rsid w:val="001200A0"/>
    <w:rsid w:val="0012042C"/>
    <w:rsid w:val="00122F3D"/>
    <w:rsid w:val="001231C6"/>
    <w:rsid w:val="00124826"/>
    <w:rsid w:val="001270FE"/>
    <w:rsid w:val="0013445B"/>
    <w:rsid w:val="0013551F"/>
    <w:rsid w:val="00135D1E"/>
    <w:rsid w:val="00136151"/>
    <w:rsid w:val="0014048E"/>
    <w:rsid w:val="0014310F"/>
    <w:rsid w:val="00155822"/>
    <w:rsid w:val="00161D9D"/>
    <w:rsid w:val="00163FA9"/>
    <w:rsid w:val="00173ADB"/>
    <w:rsid w:val="00180254"/>
    <w:rsid w:val="00181F6C"/>
    <w:rsid w:val="001820A8"/>
    <w:rsid w:val="00184BE3"/>
    <w:rsid w:val="00186C23"/>
    <w:rsid w:val="00191F42"/>
    <w:rsid w:val="00196FE2"/>
    <w:rsid w:val="001A1444"/>
    <w:rsid w:val="001A47F7"/>
    <w:rsid w:val="001A5393"/>
    <w:rsid w:val="001A791D"/>
    <w:rsid w:val="001A7ABD"/>
    <w:rsid w:val="001B2E29"/>
    <w:rsid w:val="001B73D4"/>
    <w:rsid w:val="001C0C69"/>
    <w:rsid w:val="001C3B3C"/>
    <w:rsid w:val="001C7024"/>
    <w:rsid w:val="001C729A"/>
    <w:rsid w:val="001D32FB"/>
    <w:rsid w:val="001D3A11"/>
    <w:rsid w:val="001E1D83"/>
    <w:rsid w:val="001E2393"/>
    <w:rsid w:val="001E27D6"/>
    <w:rsid w:val="001E62FC"/>
    <w:rsid w:val="001F1E62"/>
    <w:rsid w:val="001F20D6"/>
    <w:rsid w:val="002011FF"/>
    <w:rsid w:val="00201474"/>
    <w:rsid w:val="00203B4F"/>
    <w:rsid w:val="0020414A"/>
    <w:rsid w:val="00204C2B"/>
    <w:rsid w:val="00206F2C"/>
    <w:rsid w:val="002124F4"/>
    <w:rsid w:val="002156DE"/>
    <w:rsid w:val="002238B7"/>
    <w:rsid w:val="00224140"/>
    <w:rsid w:val="00230855"/>
    <w:rsid w:val="0023146B"/>
    <w:rsid w:val="00232FBF"/>
    <w:rsid w:val="002362F1"/>
    <w:rsid w:val="00236AA2"/>
    <w:rsid w:val="00237E2C"/>
    <w:rsid w:val="0024020B"/>
    <w:rsid w:val="002419DA"/>
    <w:rsid w:val="0024210B"/>
    <w:rsid w:val="00245CFA"/>
    <w:rsid w:val="0024643D"/>
    <w:rsid w:val="0024759A"/>
    <w:rsid w:val="00251799"/>
    <w:rsid w:val="00252C97"/>
    <w:rsid w:val="00256C3F"/>
    <w:rsid w:val="00265B42"/>
    <w:rsid w:val="00272121"/>
    <w:rsid w:val="002810D5"/>
    <w:rsid w:val="002812DB"/>
    <w:rsid w:val="00283E41"/>
    <w:rsid w:val="002904BC"/>
    <w:rsid w:val="00292073"/>
    <w:rsid w:val="0029274F"/>
    <w:rsid w:val="00292F83"/>
    <w:rsid w:val="002A1E3E"/>
    <w:rsid w:val="002A20B9"/>
    <w:rsid w:val="002A269A"/>
    <w:rsid w:val="002A43E8"/>
    <w:rsid w:val="002A4830"/>
    <w:rsid w:val="002A695F"/>
    <w:rsid w:val="002B0EF4"/>
    <w:rsid w:val="002B26B7"/>
    <w:rsid w:val="002B4E53"/>
    <w:rsid w:val="002B673D"/>
    <w:rsid w:val="002B6E2D"/>
    <w:rsid w:val="002C0613"/>
    <w:rsid w:val="002C182A"/>
    <w:rsid w:val="002C43D5"/>
    <w:rsid w:val="002C4738"/>
    <w:rsid w:val="002D18B7"/>
    <w:rsid w:val="002D3AE4"/>
    <w:rsid w:val="002D6768"/>
    <w:rsid w:val="002D67C9"/>
    <w:rsid w:val="002D6C8D"/>
    <w:rsid w:val="002E11E9"/>
    <w:rsid w:val="002E38ED"/>
    <w:rsid w:val="002E5771"/>
    <w:rsid w:val="002F1D4D"/>
    <w:rsid w:val="002F57BA"/>
    <w:rsid w:val="00302846"/>
    <w:rsid w:val="00304032"/>
    <w:rsid w:val="00304A16"/>
    <w:rsid w:val="0030658E"/>
    <w:rsid w:val="003104D0"/>
    <w:rsid w:val="00312E8D"/>
    <w:rsid w:val="00313229"/>
    <w:rsid w:val="00313740"/>
    <w:rsid w:val="00314281"/>
    <w:rsid w:val="00317913"/>
    <w:rsid w:val="003202E1"/>
    <w:rsid w:val="00322B86"/>
    <w:rsid w:val="00327527"/>
    <w:rsid w:val="00327CA5"/>
    <w:rsid w:val="00330807"/>
    <w:rsid w:val="00331533"/>
    <w:rsid w:val="00331A1F"/>
    <w:rsid w:val="00334138"/>
    <w:rsid w:val="00334874"/>
    <w:rsid w:val="003355E9"/>
    <w:rsid w:val="00336472"/>
    <w:rsid w:val="00337A5C"/>
    <w:rsid w:val="00341635"/>
    <w:rsid w:val="00345EA9"/>
    <w:rsid w:val="00346181"/>
    <w:rsid w:val="00346BF4"/>
    <w:rsid w:val="00350DF1"/>
    <w:rsid w:val="003519A5"/>
    <w:rsid w:val="00352AB9"/>
    <w:rsid w:val="00354436"/>
    <w:rsid w:val="00355104"/>
    <w:rsid w:val="00361754"/>
    <w:rsid w:val="00361C13"/>
    <w:rsid w:val="0036358D"/>
    <w:rsid w:val="0036695A"/>
    <w:rsid w:val="00370AB0"/>
    <w:rsid w:val="00371C9F"/>
    <w:rsid w:val="003733A3"/>
    <w:rsid w:val="00375981"/>
    <w:rsid w:val="00375F31"/>
    <w:rsid w:val="00376217"/>
    <w:rsid w:val="00376280"/>
    <w:rsid w:val="00376772"/>
    <w:rsid w:val="00380397"/>
    <w:rsid w:val="00384A44"/>
    <w:rsid w:val="0038515E"/>
    <w:rsid w:val="00385630"/>
    <w:rsid w:val="0038718C"/>
    <w:rsid w:val="0039008F"/>
    <w:rsid w:val="00395089"/>
    <w:rsid w:val="00397549"/>
    <w:rsid w:val="0039778C"/>
    <w:rsid w:val="003A39F0"/>
    <w:rsid w:val="003A6E97"/>
    <w:rsid w:val="003A7585"/>
    <w:rsid w:val="003A76FF"/>
    <w:rsid w:val="003A7F0E"/>
    <w:rsid w:val="003B0A83"/>
    <w:rsid w:val="003B5451"/>
    <w:rsid w:val="003B758A"/>
    <w:rsid w:val="003C65E4"/>
    <w:rsid w:val="003D0834"/>
    <w:rsid w:val="003D122A"/>
    <w:rsid w:val="003D148C"/>
    <w:rsid w:val="003D56EE"/>
    <w:rsid w:val="003D590F"/>
    <w:rsid w:val="003D6FE4"/>
    <w:rsid w:val="003E176A"/>
    <w:rsid w:val="003E7C41"/>
    <w:rsid w:val="003F1C67"/>
    <w:rsid w:val="003F1F82"/>
    <w:rsid w:val="003F3311"/>
    <w:rsid w:val="004006E4"/>
    <w:rsid w:val="004063A7"/>
    <w:rsid w:val="00412B9C"/>
    <w:rsid w:val="004140EA"/>
    <w:rsid w:val="0041784E"/>
    <w:rsid w:val="004213B1"/>
    <w:rsid w:val="004218BF"/>
    <w:rsid w:val="00423A82"/>
    <w:rsid w:val="00425670"/>
    <w:rsid w:val="00433EAD"/>
    <w:rsid w:val="004434E1"/>
    <w:rsid w:val="00443A6D"/>
    <w:rsid w:val="00447BE9"/>
    <w:rsid w:val="00451404"/>
    <w:rsid w:val="004527F5"/>
    <w:rsid w:val="00455155"/>
    <w:rsid w:val="00455DE2"/>
    <w:rsid w:val="00455FEA"/>
    <w:rsid w:val="004624AC"/>
    <w:rsid w:val="00462C7C"/>
    <w:rsid w:val="004664C7"/>
    <w:rsid w:val="00467B7A"/>
    <w:rsid w:val="004827AA"/>
    <w:rsid w:val="00485881"/>
    <w:rsid w:val="00485D8C"/>
    <w:rsid w:val="004867FD"/>
    <w:rsid w:val="004869E2"/>
    <w:rsid w:val="00486A5C"/>
    <w:rsid w:val="00486CCD"/>
    <w:rsid w:val="004917CC"/>
    <w:rsid w:val="00493852"/>
    <w:rsid w:val="00494720"/>
    <w:rsid w:val="00494CF2"/>
    <w:rsid w:val="004A059F"/>
    <w:rsid w:val="004A55EC"/>
    <w:rsid w:val="004A56D5"/>
    <w:rsid w:val="004A61D1"/>
    <w:rsid w:val="004A6EF2"/>
    <w:rsid w:val="004B1280"/>
    <w:rsid w:val="004B1995"/>
    <w:rsid w:val="004B3D32"/>
    <w:rsid w:val="004C6868"/>
    <w:rsid w:val="004D4AF8"/>
    <w:rsid w:val="004D5455"/>
    <w:rsid w:val="004D5FFA"/>
    <w:rsid w:val="004D7C98"/>
    <w:rsid w:val="004E3FA0"/>
    <w:rsid w:val="004E59D6"/>
    <w:rsid w:val="004E6659"/>
    <w:rsid w:val="004E7966"/>
    <w:rsid w:val="004F06F0"/>
    <w:rsid w:val="004F1A40"/>
    <w:rsid w:val="004F4B82"/>
    <w:rsid w:val="004F64F4"/>
    <w:rsid w:val="00500552"/>
    <w:rsid w:val="005138DB"/>
    <w:rsid w:val="005210FA"/>
    <w:rsid w:val="00524F1C"/>
    <w:rsid w:val="005340BA"/>
    <w:rsid w:val="00534B77"/>
    <w:rsid w:val="00536E43"/>
    <w:rsid w:val="00537535"/>
    <w:rsid w:val="00542629"/>
    <w:rsid w:val="005460D6"/>
    <w:rsid w:val="0055163F"/>
    <w:rsid w:val="005526F8"/>
    <w:rsid w:val="00553DA4"/>
    <w:rsid w:val="00556C29"/>
    <w:rsid w:val="00556FF4"/>
    <w:rsid w:val="00563A6D"/>
    <w:rsid w:val="00566CCD"/>
    <w:rsid w:val="0057257F"/>
    <w:rsid w:val="00573997"/>
    <w:rsid w:val="00573B53"/>
    <w:rsid w:val="00573D7D"/>
    <w:rsid w:val="00582ECF"/>
    <w:rsid w:val="005833E8"/>
    <w:rsid w:val="00583F30"/>
    <w:rsid w:val="005846D9"/>
    <w:rsid w:val="00584CAA"/>
    <w:rsid w:val="00584E48"/>
    <w:rsid w:val="00586AAB"/>
    <w:rsid w:val="005908C8"/>
    <w:rsid w:val="00590C58"/>
    <w:rsid w:val="0059255A"/>
    <w:rsid w:val="005A13E6"/>
    <w:rsid w:val="005A5423"/>
    <w:rsid w:val="005A5EA7"/>
    <w:rsid w:val="005B1E73"/>
    <w:rsid w:val="005B3221"/>
    <w:rsid w:val="005B61A4"/>
    <w:rsid w:val="005C1347"/>
    <w:rsid w:val="005C4490"/>
    <w:rsid w:val="005C4CF1"/>
    <w:rsid w:val="005C4E09"/>
    <w:rsid w:val="005C5A84"/>
    <w:rsid w:val="005C62B3"/>
    <w:rsid w:val="005C6A09"/>
    <w:rsid w:val="005C760A"/>
    <w:rsid w:val="005D0687"/>
    <w:rsid w:val="005D32E6"/>
    <w:rsid w:val="005D428F"/>
    <w:rsid w:val="005D4DD9"/>
    <w:rsid w:val="005D62F8"/>
    <w:rsid w:val="005D722A"/>
    <w:rsid w:val="005E3BBC"/>
    <w:rsid w:val="005E6B46"/>
    <w:rsid w:val="005F075C"/>
    <w:rsid w:val="005F61A8"/>
    <w:rsid w:val="006004FC"/>
    <w:rsid w:val="006053A1"/>
    <w:rsid w:val="00610F7F"/>
    <w:rsid w:val="00613306"/>
    <w:rsid w:val="00614DE1"/>
    <w:rsid w:val="00616632"/>
    <w:rsid w:val="0061759E"/>
    <w:rsid w:val="00620068"/>
    <w:rsid w:val="0062139F"/>
    <w:rsid w:val="006253F0"/>
    <w:rsid w:val="006279D5"/>
    <w:rsid w:val="00627B15"/>
    <w:rsid w:val="00632DD1"/>
    <w:rsid w:val="00634672"/>
    <w:rsid w:val="00634F69"/>
    <w:rsid w:val="006360CC"/>
    <w:rsid w:val="0063633B"/>
    <w:rsid w:val="00640FCC"/>
    <w:rsid w:val="006419A4"/>
    <w:rsid w:val="00643984"/>
    <w:rsid w:val="006521F7"/>
    <w:rsid w:val="00654407"/>
    <w:rsid w:val="006545EE"/>
    <w:rsid w:val="00655378"/>
    <w:rsid w:val="00657BF9"/>
    <w:rsid w:val="006600E8"/>
    <w:rsid w:val="00670465"/>
    <w:rsid w:val="006731B7"/>
    <w:rsid w:val="00674CDD"/>
    <w:rsid w:val="00675001"/>
    <w:rsid w:val="00677859"/>
    <w:rsid w:val="006846E4"/>
    <w:rsid w:val="0069109B"/>
    <w:rsid w:val="00691EEB"/>
    <w:rsid w:val="00693223"/>
    <w:rsid w:val="00693A46"/>
    <w:rsid w:val="006962C6"/>
    <w:rsid w:val="006A2846"/>
    <w:rsid w:val="006A6EBF"/>
    <w:rsid w:val="006A70E8"/>
    <w:rsid w:val="006B06B6"/>
    <w:rsid w:val="006B2E0D"/>
    <w:rsid w:val="006B2F5E"/>
    <w:rsid w:val="006B4471"/>
    <w:rsid w:val="006B7B96"/>
    <w:rsid w:val="006B7FDA"/>
    <w:rsid w:val="006C6BB5"/>
    <w:rsid w:val="006E4492"/>
    <w:rsid w:val="006E4F73"/>
    <w:rsid w:val="006F0431"/>
    <w:rsid w:val="006F58F3"/>
    <w:rsid w:val="006F5E48"/>
    <w:rsid w:val="0070023B"/>
    <w:rsid w:val="0070488C"/>
    <w:rsid w:val="0070490D"/>
    <w:rsid w:val="00705B06"/>
    <w:rsid w:val="00711266"/>
    <w:rsid w:val="00714165"/>
    <w:rsid w:val="00720259"/>
    <w:rsid w:val="00720D7C"/>
    <w:rsid w:val="0072292C"/>
    <w:rsid w:val="007233B9"/>
    <w:rsid w:val="00732D0C"/>
    <w:rsid w:val="00733DEB"/>
    <w:rsid w:val="00736854"/>
    <w:rsid w:val="007378CB"/>
    <w:rsid w:val="007414EB"/>
    <w:rsid w:val="007437E4"/>
    <w:rsid w:val="00744DDF"/>
    <w:rsid w:val="0074699C"/>
    <w:rsid w:val="0075028E"/>
    <w:rsid w:val="00750F8C"/>
    <w:rsid w:val="00757517"/>
    <w:rsid w:val="0076171A"/>
    <w:rsid w:val="00766340"/>
    <w:rsid w:val="00770E9A"/>
    <w:rsid w:val="00772CD5"/>
    <w:rsid w:val="00786E79"/>
    <w:rsid w:val="00790EFE"/>
    <w:rsid w:val="007911DD"/>
    <w:rsid w:val="007935BF"/>
    <w:rsid w:val="00794FDF"/>
    <w:rsid w:val="007A1FBB"/>
    <w:rsid w:val="007A1FF8"/>
    <w:rsid w:val="007A5129"/>
    <w:rsid w:val="007A7B39"/>
    <w:rsid w:val="007B251E"/>
    <w:rsid w:val="007B7853"/>
    <w:rsid w:val="007C2B52"/>
    <w:rsid w:val="007C2FED"/>
    <w:rsid w:val="007C4AE8"/>
    <w:rsid w:val="007D136D"/>
    <w:rsid w:val="007D224C"/>
    <w:rsid w:val="007D2A35"/>
    <w:rsid w:val="007D4D78"/>
    <w:rsid w:val="007D7561"/>
    <w:rsid w:val="007E14BF"/>
    <w:rsid w:val="007E4879"/>
    <w:rsid w:val="007E7F8D"/>
    <w:rsid w:val="007F23D0"/>
    <w:rsid w:val="007F48E1"/>
    <w:rsid w:val="007F5C04"/>
    <w:rsid w:val="007F5DEF"/>
    <w:rsid w:val="007F6E99"/>
    <w:rsid w:val="007F734E"/>
    <w:rsid w:val="00803EC7"/>
    <w:rsid w:val="00803F5B"/>
    <w:rsid w:val="00806256"/>
    <w:rsid w:val="008168C5"/>
    <w:rsid w:val="00817D0A"/>
    <w:rsid w:val="008200E5"/>
    <w:rsid w:val="00821B0C"/>
    <w:rsid w:val="0082209B"/>
    <w:rsid w:val="00827131"/>
    <w:rsid w:val="0083327D"/>
    <w:rsid w:val="0083628A"/>
    <w:rsid w:val="008402A6"/>
    <w:rsid w:val="008449CD"/>
    <w:rsid w:val="00844FC5"/>
    <w:rsid w:val="008509DB"/>
    <w:rsid w:val="00854F0B"/>
    <w:rsid w:val="00855589"/>
    <w:rsid w:val="008578AF"/>
    <w:rsid w:val="00860855"/>
    <w:rsid w:val="0086456D"/>
    <w:rsid w:val="00865F61"/>
    <w:rsid w:val="00866108"/>
    <w:rsid w:val="00874AF6"/>
    <w:rsid w:val="008754A1"/>
    <w:rsid w:val="0088124E"/>
    <w:rsid w:val="008814F2"/>
    <w:rsid w:val="0088352C"/>
    <w:rsid w:val="008879E3"/>
    <w:rsid w:val="008904C0"/>
    <w:rsid w:val="00893426"/>
    <w:rsid w:val="00893E36"/>
    <w:rsid w:val="0089644D"/>
    <w:rsid w:val="00897239"/>
    <w:rsid w:val="008A3100"/>
    <w:rsid w:val="008A343A"/>
    <w:rsid w:val="008A5AAB"/>
    <w:rsid w:val="008A79EA"/>
    <w:rsid w:val="008B04CF"/>
    <w:rsid w:val="008C232B"/>
    <w:rsid w:val="008C431D"/>
    <w:rsid w:val="008C48C2"/>
    <w:rsid w:val="008C74D5"/>
    <w:rsid w:val="008D170E"/>
    <w:rsid w:val="008D1DBC"/>
    <w:rsid w:val="008D2E18"/>
    <w:rsid w:val="008D5D4F"/>
    <w:rsid w:val="008D6847"/>
    <w:rsid w:val="008D699F"/>
    <w:rsid w:val="008F10EE"/>
    <w:rsid w:val="008F3C33"/>
    <w:rsid w:val="008F4D51"/>
    <w:rsid w:val="008F6D69"/>
    <w:rsid w:val="009003A5"/>
    <w:rsid w:val="00910887"/>
    <w:rsid w:val="009110D4"/>
    <w:rsid w:val="00915514"/>
    <w:rsid w:val="009165A0"/>
    <w:rsid w:val="00917A69"/>
    <w:rsid w:val="0092012E"/>
    <w:rsid w:val="00922D39"/>
    <w:rsid w:val="00926CAA"/>
    <w:rsid w:val="00926CAB"/>
    <w:rsid w:val="00932182"/>
    <w:rsid w:val="00940D94"/>
    <w:rsid w:val="009415A2"/>
    <w:rsid w:val="00943B96"/>
    <w:rsid w:val="00944220"/>
    <w:rsid w:val="00944BB4"/>
    <w:rsid w:val="009501EE"/>
    <w:rsid w:val="00950ED8"/>
    <w:rsid w:val="00952730"/>
    <w:rsid w:val="0096035E"/>
    <w:rsid w:val="00960845"/>
    <w:rsid w:val="0096101D"/>
    <w:rsid w:val="0096204B"/>
    <w:rsid w:val="00962AA9"/>
    <w:rsid w:val="00963AF5"/>
    <w:rsid w:val="00964953"/>
    <w:rsid w:val="00965548"/>
    <w:rsid w:val="009667AA"/>
    <w:rsid w:val="00970132"/>
    <w:rsid w:val="00971081"/>
    <w:rsid w:val="00971990"/>
    <w:rsid w:val="00973270"/>
    <w:rsid w:val="00973DFD"/>
    <w:rsid w:val="009745B5"/>
    <w:rsid w:val="00975558"/>
    <w:rsid w:val="00976FF2"/>
    <w:rsid w:val="00982A63"/>
    <w:rsid w:val="00983972"/>
    <w:rsid w:val="009841C4"/>
    <w:rsid w:val="009865FE"/>
    <w:rsid w:val="009922E2"/>
    <w:rsid w:val="009A0307"/>
    <w:rsid w:val="009A157B"/>
    <w:rsid w:val="009A330E"/>
    <w:rsid w:val="009A4522"/>
    <w:rsid w:val="009A5C6C"/>
    <w:rsid w:val="009A5D65"/>
    <w:rsid w:val="009A70AC"/>
    <w:rsid w:val="009B00FE"/>
    <w:rsid w:val="009B12CC"/>
    <w:rsid w:val="009B54E9"/>
    <w:rsid w:val="009C2D4F"/>
    <w:rsid w:val="009C2DA5"/>
    <w:rsid w:val="009C6FA1"/>
    <w:rsid w:val="009D20E9"/>
    <w:rsid w:val="009D4A9E"/>
    <w:rsid w:val="009D5F89"/>
    <w:rsid w:val="009D6ED1"/>
    <w:rsid w:val="009D7559"/>
    <w:rsid w:val="009D7A60"/>
    <w:rsid w:val="009E3220"/>
    <w:rsid w:val="009E35A0"/>
    <w:rsid w:val="009F2E2F"/>
    <w:rsid w:val="009F61B4"/>
    <w:rsid w:val="00A00C44"/>
    <w:rsid w:val="00A0648F"/>
    <w:rsid w:val="00A124FE"/>
    <w:rsid w:val="00A125AB"/>
    <w:rsid w:val="00A13C67"/>
    <w:rsid w:val="00A14FA7"/>
    <w:rsid w:val="00A21032"/>
    <w:rsid w:val="00A22B64"/>
    <w:rsid w:val="00A2509D"/>
    <w:rsid w:val="00A25F0E"/>
    <w:rsid w:val="00A263FD"/>
    <w:rsid w:val="00A30BF0"/>
    <w:rsid w:val="00A318CC"/>
    <w:rsid w:val="00A32969"/>
    <w:rsid w:val="00A33C7E"/>
    <w:rsid w:val="00A349A1"/>
    <w:rsid w:val="00A5039D"/>
    <w:rsid w:val="00A50AA8"/>
    <w:rsid w:val="00A50C04"/>
    <w:rsid w:val="00A53609"/>
    <w:rsid w:val="00A56D7B"/>
    <w:rsid w:val="00A65957"/>
    <w:rsid w:val="00A775C7"/>
    <w:rsid w:val="00A819B1"/>
    <w:rsid w:val="00A82247"/>
    <w:rsid w:val="00A850C4"/>
    <w:rsid w:val="00A87BAC"/>
    <w:rsid w:val="00A97FA9"/>
    <w:rsid w:val="00AA182C"/>
    <w:rsid w:val="00AA3789"/>
    <w:rsid w:val="00AA3A10"/>
    <w:rsid w:val="00AA4F93"/>
    <w:rsid w:val="00AB1592"/>
    <w:rsid w:val="00AB2B9D"/>
    <w:rsid w:val="00AB35DF"/>
    <w:rsid w:val="00AC0413"/>
    <w:rsid w:val="00AC2D49"/>
    <w:rsid w:val="00AD0641"/>
    <w:rsid w:val="00AD127F"/>
    <w:rsid w:val="00AD1A40"/>
    <w:rsid w:val="00AD3AAE"/>
    <w:rsid w:val="00AD46E8"/>
    <w:rsid w:val="00AE732E"/>
    <w:rsid w:val="00AF10CF"/>
    <w:rsid w:val="00AF254F"/>
    <w:rsid w:val="00AF4891"/>
    <w:rsid w:val="00AF4BD0"/>
    <w:rsid w:val="00B0206D"/>
    <w:rsid w:val="00B05D87"/>
    <w:rsid w:val="00B07694"/>
    <w:rsid w:val="00B1236E"/>
    <w:rsid w:val="00B12D00"/>
    <w:rsid w:val="00B13988"/>
    <w:rsid w:val="00B13FF0"/>
    <w:rsid w:val="00B20DA2"/>
    <w:rsid w:val="00B23309"/>
    <w:rsid w:val="00B30DB4"/>
    <w:rsid w:val="00B325EF"/>
    <w:rsid w:val="00B32875"/>
    <w:rsid w:val="00B42345"/>
    <w:rsid w:val="00B42C80"/>
    <w:rsid w:val="00B477E1"/>
    <w:rsid w:val="00B53E14"/>
    <w:rsid w:val="00B54B82"/>
    <w:rsid w:val="00B55E91"/>
    <w:rsid w:val="00B5681E"/>
    <w:rsid w:val="00B569DE"/>
    <w:rsid w:val="00B56A93"/>
    <w:rsid w:val="00B602F1"/>
    <w:rsid w:val="00B647FD"/>
    <w:rsid w:val="00B6677F"/>
    <w:rsid w:val="00B67D00"/>
    <w:rsid w:val="00B71235"/>
    <w:rsid w:val="00B740FA"/>
    <w:rsid w:val="00B76A21"/>
    <w:rsid w:val="00B77DE3"/>
    <w:rsid w:val="00B804D5"/>
    <w:rsid w:val="00B809ED"/>
    <w:rsid w:val="00B80A54"/>
    <w:rsid w:val="00B84949"/>
    <w:rsid w:val="00B84B37"/>
    <w:rsid w:val="00B906B0"/>
    <w:rsid w:val="00B92712"/>
    <w:rsid w:val="00B92723"/>
    <w:rsid w:val="00B94214"/>
    <w:rsid w:val="00BA08EC"/>
    <w:rsid w:val="00BA2903"/>
    <w:rsid w:val="00BA46C7"/>
    <w:rsid w:val="00BA6DA2"/>
    <w:rsid w:val="00BA75ED"/>
    <w:rsid w:val="00BB3828"/>
    <w:rsid w:val="00BC2988"/>
    <w:rsid w:val="00BC48B3"/>
    <w:rsid w:val="00BC5D29"/>
    <w:rsid w:val="00BD1A03"/>
    <w:rsid w:val="00BD2A76"/>
    <w:rsid w:val="00BD4D68"/>
    <w:rsid w:val="00BD505B"/>
    <w:rsid w:val="00BD73EF"/>
    <w:rsid w:val="00BE32EC"/>
    <w:rsid w:val="00BE5DDA"/>
    <w:rsid w:val="00BF012E"/>
    <w:rsid w:val="00BF100C"/>
    <w:rsid w:val="00BF20CB"/>
    <w:rsid w:val="00BF7445"/>
    <w:rsid w:val="00C00F7E"/>
    <w:rsid w:val="00C014A7"/>
    <w:rsid w:val="00C0349A"/>
    <w:rsid w:val="00C04607"/>
    <w:rsid w:val="00C0767B"/>
    <w:rsid w:val="00C1044F"/>
    <w:rsid w:val="00C13FC4"/>
    <w:rsid w:val="00C16FDD"/>
    <w:rsid w:val="00C17E97"/>
    <w:rsid w:val="00C21854"/>
    <w:rsid w:val="00C2235C"/>
    <w:rsid w:val="00C241E5"/>
    <w:rsid w:val="00C27709"/>
    <w:rsid w:val="00C46F4C"/>
    <w:rsid w:val="00C55D0E"/>
    <w:rsid w:val="00C60736"/>
    <w:rsid w:val="00C61D9B"/>
    <w:rsid w:val="00C63F5F"/>
    <w:rsid w:val="00C649D7"/>
    <w:rsid w:val="00C660B5"/>
    <w:rsid w:val="00C70021"/>
    <w:rsid w:val="00C701DA"/>
    <w:rsid w:val="00C8040D"/>
    <w:rsid w:val="00C8196D"/>
    <w:rsid w:val="00CA1F0B"/>
    <w:rsid w:val="00CA5700"/>
    <w:rsid w:val="00CA6EF1"/>
    <w:rsid w:val="00CA7018"/>
    <w:rsid w:val="00CB3432"/>
    <w:rsid w:val="00CB5CE3"/>
    <w:rsid w:val="00CC31F9"/>
    <w:rsid w:val="00CD422B"/>
    <w:rsid w:val="00CD5073"/>
    <w:rsid w:val="00CD7741"/>
    <w:rsid w:val="00CD7F64"/>
    <w:rsid w:val="00CE3017"/>
    <w:rsid w:val="00CE3B9A"/>
    <w:rsid w:val="00CE683D"/>
    <w:rsid w:val="00CE75FA"/>
    <w:rsid w:val="00CF308C"/>
    <w:rsid w:val="00CF5525"/>
    <w:rsid w:val="00CF567E"/>
    <w:rsid w:val="00D00429"/>
    <w:rsid w:val="00D02B9A"/>
    <w:rsid w:val="00D037D3"/>
    <w:rsid w:val="00D0662C"/>
    <w:rsid w:val="00D06D3F"/>
    <w:rsid w:val="00D07EAC"/>
    <w:rsid w:val="00D10B09"/>
    <w:rsid w:val="00D1122D"/>
    <w:rsid w:val="00D217FF"/>
    <w:rsid w:val="00D21E76"/>
    <w:rsid w:val="00D2309E"/>
    <w:rsid w:val="00D24200"/>
    <w:rsid w:val="00D303F9"/>
    <w:rsid w:val="00D336B7"/>
    <w:rsid w:val="00D35618"/>
    <w:rsid w:val="00D367BF"/>
    <w:rsid w:val="00D531F5"/>
    <w:rsid w:val="00D64ABA"/>
    <w:rsid w:val="00D65360"/>
    <w:rsid w:val="00D72795"/>
    <w:rsid w:val="00D74AA0"/>
    <w:rsid w:val="00D80183"/>
    <w:rsid w:val="00D846CF"/>
    <w:rsid w:val="00D85125"/>
    <w:rsid w:val="00D87572"/>
    <w:rsid w:val="00D87C33"/>
    <w:rsid w:val="00D905BD"/>
    <w:rsid w:val="00D91DDF"/>
    <w:rsid w:val="00D921AB"/>
    <w:rsid w:val="00D92C19"/>
    <w:rsid w:val="00D94147"/>
    <w:rsid w:val="00D95DB9"/>
    <w:rsid w:val="00DA11F7"/>
    <w:rsid w:val="00DA36ED"/>
    <w:rsid w:val="00DA4993"/>
    <w:rsid w:val="00DB3CCA"/>
    <w:rsid w:val="00DB5C6D"/>
    <w:rsid w:val="00DC3418"/>
    <w:rsid w:val="00DC399E"/>
    <w:rsid w:val="00DC63AD"/>
    <w:rsid w:val="00DD11B6"/>
    <w:rsid w:val="00DD44F1"/>
    <w:rsid w:val="00DD645C"/>
    <w:rsid w:val="00DD7090"/>
    <w:rsid w:val="00DD7452"/>
    <w:rsid w:val="00DE1707"/>
    <w:rsid w:val="00DE4324"/>
    <w:rsid w:val="00DE648C"/>
    <w:rsid w:val="00DF1235"/>
    <w:rsid w:val="00DF22A2"/>
    <w:rsid w:val="00DF456D"/>
    <w:rsid w:val="00DF6E7B"/>
    <w:rsid w:val="00DF7034"/>
    <w:rsid w:val="00E05B19"/>
    <w:rsid w:val="00E0709C"/>
    <w:rsid w:val="00E07F0D"/>
    <w:rsid w:val="00E1262D"/>
    <w:rsid w:val="00E15D45"/>
    <w:rsid w:val="00E200A4"/>
    <w:rsid w:val="00E2210E"/>
    <w:rsid w:val="00E2220A"/>
    <w:rsid w:val="00E2535E"/>
    <w:rsid w:val="00E35903"/>
    <w:rsid w:val="00E35B3C"/>
    <w:rsid w:val="00E369FC"/>
    <w:rsid w:val="00E41D5D"/>
    <w:rsid w:val="00E4420E"/>
    <w:rsid w:val="00E46A26"/>
    <w:rsid w:val="00E5032C"/>
    <w:rsid w:val="00E61AD4"/>
    <w:rsid w:val="00E648EF"/>
    <w:rsid w:val="00E667F1"/>
    <w:rsid w:val="00E66EDE"/>
    <w:rsid w:val="00E76097"/>
    <w:rsid w:val="00E80BE9"/>
    <w:rsid w:val="00E85283"/>
    <w:rsid w:val="00E85752"/>
    <w:rsid w:val="00E87B5D"/>
    <w:rsid w:val="00EA11E0"/>
    <w:rsid w:val="00EA3F48"/>
    <w:rsid w:val="00EA568D"/>
    <w:rsid w:val="00EA6438"/>
    <w:rsid w:val="00EB1BFC"/>
    <w:rsid w:val="00EB2181"/>
    <w:rsid w:val="00EB57F4"/>
    <w:rsid w:val="00EB6CEF"/>
    <w:rsid w:val="00EB7251"/>
    <w:rsid w:val="00EC14F6"/>
    <w:rsid w:val="00EC1CB0"/>
    <w:rsid w:val="00EC22F8"/>
    <w:rsid w:val="00EC540F"/>
    <w:rsid w:val="00EC58D4"/>
    <w:rsid w:val="00ED73CF"/>
    <w:rsid w:val="00EE1751"/>
    <w:rsid w:val="00EE4428"/>
    <w:rsid w:val="00EF34B1"/>
    <w:rsid w:val="00EF5962"/>
    <w:rsid w:val="00EF5FFA"/>
    <w:rsid w:val="00F00BAD"/>
    <w:rsid w:val="00F025FF"/>
    <w:rsid w:val="00F02FC2"/>
    <w:rsid w:val="00F06DF7"/>
    <w:rsid w:val="00F06E38"/>
    <w:rsid w:val="00F10E0F"/>
    <w:rsid w:val="00F13B8F"/>
    <w:rsid w:val="00F15E0C"/>
    <w:rsid w:val="00F23B08"/>
    <w:rsid w:val="00F24E06"/>
    <w:rsid w:val="00F2662E"/>
    <w:rsid w:val="00F26A57"/>
    <w:rsid w:val="00F312C8"/>
    <w:rsid w:val="00F33206"/>
    <w:rsid w:val="00F366FB"/>
    <w:rsid w:val="00F368C6"/>
    <w:rsid w:val="00F40B17"/>
    <w:rsid w:val="00F4105D"/>
    <w:rsid w:val="00F46110"/>
    <w:rsid w:val="00F542F0"/>
    <w:rsid w:val="00F6060B"/>
    <w:rsid w:val="00F62A61"/>
    <w:rsid w:val="00F70046"/>
    <w:rsid w:val="00F702AD"/>
    <w:rsid w:val="00F76528"/>
    <w:rsid w:val="00F80246"/>
    <w:rsid w:val="00F802BB"/>
    <w:rsid w:val="00F83677"/>
    <w:rsid w:val="00F92502"/>
    <w:rsid w:val="00F973D9"/>
    <w:rsid w:val="00FA2F44"/>
    <w:rsid w:val="00FB5BEC"/>
    <w:rsid w:val="00FC2651"/>
    <w:rsid w:val="00FC50D4"/>
    <w:rsid w:val="00FC5531"/>
    <w:rsid w:val="00FC7C62"/>
    <w:rsid w:val="00FD03A7"/>
    <w:rsid w:val="00FD10CD"/>
    <w:rsid w:val="00FD15C5"/>
    <w:rsid w:val="00FD2CD2"/>
    <w:rsid w:val="00FD610F"/>
    <w:rsid w:val="00FD7FDC"/>
    <w:rsid w:val="00FE168B"/>
    <w:rsid w:val="00FE49AB"/>
    <w:rsid w:val="00FE64B9"/>
    <w:rsid w:val="00FF2DAB"/>
    <w:rsid w:val="00FF34AA"/>
    <w:rsid w:val="00FF646C"/>
    <w:rsid w:val="00FF6C7B"/>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59F"/>
    <w:rPr>
      <w:sz w:val="24"/>
      <w:szCs w:val="24"/>
      <w:lang w:eastAsia="en-US"/>
    </w:rPr>
  </w:style>
  <w:style w:type="paragraph" w:styleId="Heading1">
    <w:name w:val="heading 1"/>
    <w:basedOn w:val="Normal"/>
    <w:next w:val="Normal"/>
    <w:link w:val="Heading1Char"/>
    <w:uiPriority w:val="99"/>
    <w:qFormat/>
    <w:rsid w:val="00E61AD4"/>
    <w:pPr>
      <w:keepNext/>
      <w:ind w:left="12744"/>
      <w:outlineLvl w:val="0"/>
    </w:pPr>
    <w:rPr>
      <w:b/>
      <w:bCs/>
      <w:lang w:eastAsia="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table" w:styleId="TableGrid">
    <w:name w:val="Table Grid"/>
    <w:basedOn w:val="TableNormal"/>
    <w:uiPriority w:val="99"/>
    <w:rsid w:val="00F802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D11B6"/>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lang w:eastAsia="en-US"/>
    </w:rPr>
  </w:style>
  <w:style w:type="character" w:styleId="PageNumber">
    <w:name w:val="page number"/>
    <w:basedOn w:val="DefaultParagraphFont"/>
    <w:uiPriority w:val="99"/>
    <w:rsid w:val="00DD11B6"/>
    <w:rPr>
      <w:rFonts w:cs="Times New Roman"/>
    </w:rPr>
  </w:style>
  <w:style w:type="paragraph" w:styleId="Header">
    <w:name w:val="header"/>
    <w:basedOn w:val="Normal"/>
    <w:link w:val="HeaderChar2"/>
    <w:uiPriority w:val="99"/>
    <w:rsid w:val="00DD11B6"/>
    <w:pPr>
      <w:tabs>
        <w:tab w:val="center" w:pos="4320"/>
        <w:tab w:val="right" w:pos="8640"/>
      </w:tabs>
    </w:pPr>
    <w:rPr>
      <w:szCs w:val="20"/>
    </w:rPr>
  </w:style>
  <w:style w:type="character" w:customStyle="1" w:styleId="HeaderChar">
    <w:name w:val="Header Char"/>
    <w:basedOn w:val="DefaultParagraphFont"/>
    <w:link w:val="Header"/>
    <w:uiPriority w:val="99"/>
    <w:semiHidden/>
    <w:locked/>
    <w:rPr>
      <w:rFonts w:cs="Times New Roman"/>
      <w:sz w:val="24"/>
      <w:szCs w:val="24"/>
      <w:lang w:eastAsia="en-US"/>
    </w:rPr>
  </w:style>
  <w:style w:type="character" w:styleId="Hyperlink">
    <w:name w:val="Hyperlink"/>
    <w:basedOn w:val="DefaultParagraphFont"/>
    <w:uiPriority w:val="99"/>
    <w:rsid w:val="00573B53"/>
    <w:rPr>
      <w:rFonts w:cs="Times New Roman"/>
      <w:color w:val="0000FF"/>
      <w:u w:val="single"/>
    </w:rPr>
  </w:style>
  <w:style w:type="paragraph" w:styleId="BalloonText">
    <w:name w:val="Balloon Text"/>
    <w:basedOn w:val="Normal"/>
    <w:link w:val="BalloonTextChar"/>
    <w:uiPriority w:val="99"/>
    <w:semiHidden/>
    <w:rsid w:val="007D136D"/>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eastAsia="en-US"/>
    </w:rPr>
  </w:style>
  <w:style w:type="character" w:customStyle="1" w:styleId="HeaderChar2">
    <w:name w:val="Header Char2"/>
    <w:link w:val="Header"/>
    <w:uiPriority w:val="99"/>
    <w:locked/>
    <w:rsid w:val="004006E4"/>
    <w:rPr>
      <w:sz w:val="24"/>
      <w:lang w:eastAsia="en-US"/>
    </w:rPr>
  </w:style>
  <w:style w:type="paragraph" w:customStyle="1" w:styleId="Default">
    <w:name w:val="Default"/>
    <w:uiPriority w:val="99"/>
    <w:rsid w:val="00AF254F"/>
    <w:pPr>
      <w:autoSpaceDE w:val="0"/>
      <w:autoSpaceDN w:val="0"/>
      <w:adjustRightInd w:val="0"/>
    </w:pPr>
    <w:rPr>
      <w:color w:val="000000"/>
      <w:sz w:val="24"/>
      <w:szCs w:val="24"/>
      <w:lang w:val="en-US" w:eastAsia="en-US"/>
    </w:rPr>
  </w:style>
  <w:style w:type="character" w:customStyle="1" w:styleId="CaracterCaracter2">
    <w:name w:val="Caracter Caracter2"/>
    <w:uiPriority w:val="99"/>
    <w:rsid w:val="00B20DA2"/>
    <w:rPr>
      <w:rFonts w:ascii="Calibri" w:hAnsi="Calibri"/>
      <w:sz w:val="22"/>
      <w:lang w:val="en-US" w:eastAsia="en-US"/>
    </w:rPr>
  </w:style>
  <w:style w:type="character" w:customStyle="1" w:styleId="HeaderChar1">
    <w:name w:val="Header Char1"/>
    <w:uiPriority w:val="99"/>
    <w:semiHidden/>
    <w:locked/>
    <w:rsid w:val="004867FD"/>
    <w:rPr>
      <w:sz w:val="24"/>
      <w:lang w:val="en-US" w:eastAsia="en-US"/>
    </w:rPr>
  </w:style>
</w:styles>
</file>

<file path=word/webSettings.xml><?xml version="1.0" encoding="utf-8"?>
<w:webSettings xmlns:r="http://schemas.openxmlformats.org/officeDocument/2006/relationships" xmlns:w="http://schemas.openxmlformats.org/wordprocessingml/2006/main">
  <w:divs>
    <w:div w:id="18744188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9</Pages>
  <Words>2481</Words>
  <Characters>14394</Characters>
  <Application>Microsoft Office Outlook</Application>
  <DocSecurity>0</DocSecurity>
  <Lines>0</Lines>
  <Paragraphs>0</Paragraphs>
  <ScaleCrop>false</ScaleCrop>
  <Company>Unitate Scolara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Grila</dc:title>
  <dc:subject/>
  <dc:creator>Gradatie</dc:creator>
  <cp:keywords/>
  <dc:description/>
  <cp:lastModifiedBy>Inspector Educativ</cp:lastModifiedBy>
  <cp:revision>2</cp:revision>
  <cp:lastPrinted>2012-03-14T10:00:00Z</cp:lastPrinted>
  <dcterms:created xsi:type="dcterms:W3CDTF">2015-03-11T09:49:00Z</dcterms:created>
  <dcterms:modified xsi:type="dcterms:W3CDTF">2015-03-11T09:49:00Z</dcterms:modified>
</cp:coreProperties>
</file>